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F504DC" w14:textId="77777777" w:rsidR="00781EDD" w:rsidRPr="00781EDD" w:rsidRDefault="00781EDD" w:rsidP="00781EDD">
      <w:pPr>
        <w:adjustRightInd w:val="0"/>
        <w:snapToGrid w:val="0"/>
        <w:spacing w:before="240" w:line="240" w:lineRule="auto"/>
        <w:jc w:val="left"/>
        <w:rPr>
          <w:rFonts w:ascii="Palatino Linotype" w:hAnsi="Palatino Linotype"/>
          <w:i/>
          <w:snapToGrid w:val="0"/>
          <w:sz w:val="20"/>
          <w:szCs w:val="22"/>
          <w:lang w:bidi="en-US"/>
        </w:rPr>
      </w:pPr>
      <w:r>
        <w:rPr>
          <w:rFonts w:ascii="Palatino Linotype" w:hAnsi="Palatino Linotype"/>
          <w:i/>
          <w:snapToGrid w:val="0"/>
          <w:sz w:val="20"/>
          <w:szCs w:val="22"/>
          <w:lang w:bidi="en-US"/>
        </w:rPr>
        <w:t>Supplementary Information Material</w:t>
      </w:r>
    </w:p>
    <w:p w14:paraId="01C85C65" w14:textId="77777777" w:rsidR="00781EDD" w:rsidRPr="00781EDD" w:rsidRDefault="00781EDD" w:rsidP="00781EDD">
      <w:pPr>
        <w:adjustRightInd w:val="0"/>
        <w:snapToGrid w:val="0"/>
        <w:spacing w:after="120" w:line="260" w:lineRule="atLeast"/>
        <w:jc w:val="left"/>
        <w:rPr>
          <w:rFonts w:ascii="Palatino Linotype" w:hAnsi="Palatino Linotype"/>
          <w:b/>
          <w:snapToGrid w:val="0"/>
          <w:sz w:val="36"/>
          <w:szCs w:val="22"/>
          <w:lang w:val="en-GB" w:bidi="en-US"/>
        </w:rPr>
      </w:pPr>
      <w:r w:rsidRPr="00781EDD">
        <w:rPr>
          <w:rFonts w:ascii="Palatino Linotype" w:hAnsi="Palatino Linotype"/>
          <w:b/>
          <w:snapToGrid w:val="0"/>
          <w:sz w:val="36"/>
          <w:szCs w:val="22"/>
          <w:lang w:val="en-GB" w:bidi="en-US"/>
        </w:rPr>
        <w:t>Performance evaluation of porous graphene as filter media for the removal of pharmaceutical/emerging contaminants from water and wastewater</w:t>
      </w:r>
    </w:p>
    <w:p w14:paraId="7E8D3487" w14:textId="77777777" w:rsidR="00781EDD" w:rsidRPr="00781EDD" w:rsidRDefault="00781EDD" w:rsidP="00781EDD">
      <w:pPr>
        <w:adjustRightInd w:val="0"/>
        <w:snapToGrid w:val="0"/>
        <w:spacing w:after="120" w:line="260" w:lineRule="atLeast"/>
        <w:jc w:val="left"/>
        <w:rPr>
          <w:rFonts w:ascii="Palatino Linotype" w:hAnsi="Palatino Linotype"/>
          <w:b/>
          <w:sz w:val="20"/>
          <w:szCs w:val="22"/>
          <w:lang w:val="it-IT" w:bidi="en-US"/>
        </w:rPr>
      </w:pP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>Ahmed M.E. Khalil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val="it-IT" w:bidi="en-US"/>
        </w:rPr>
        <w:t xml:space="preserve"> 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bidi="en-US"/>
        </w:rPr>
        <w:t>1,2,</w:t>
      </w:r>
      <w:r w:rsidRPr="00781EDD">
        <w:rPr>
          <w:rFonts w:ascii="Palatino Linotype" w:hAnsi="Palatino Linotype"/>
          <w:b/>
          <w:sz w:val="20"/>
          <w:szCs w:val="22"/>
          <w:lang w:bidi="en-US"/>
        </w:rPr>
        <w:t>*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bidi="en-US"/>
        </w:rPr>
        <w:t>,</w:t>
      </w:r>
      <w:r w:rsidRPr="00781EDD">
        <w:rPr>
          <w:rFonts w:ascii="Palatino Linotype" w:hAnsi="Palatino Linotype"/>
          <w:b/>
          <w:sz w:val="20"/>
          <w:szCs w:val="22"/>
          <w:lang w:bidi="en-US"/>
        </w:rPr>
        <w:t xml:space="preserve">, </w:t>
      </w: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>Fayyaz A. Memon</w:t>
      </w:r>
      <w:r w:rsidRPr="00781EDD">
        <w:rPr>
          <w:rFonts w:ascii="Palatino Linotype" w:hAnsi="Palatino Linotype"/>
          <w:b/>
          <w:sz w:val="20"/>
          <w:szCs w:val="22"/>
          <w:lang w:bidi="en-US"/>
        </w:rPr>
        <w:t xml:space="preserve"> 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bidi="en-US"/>
        </w:rPr>
        <w:t>1,</w:t>
      </w:r>
      <w:r w:rsidRPr="00781EDD">
        <w:rPr>
          <w:rFonts w:ascii="Palatino Linotype" w:hAnsi="Palatino Linotype"/>
          <w:b/>
          <w:sz w:val="20"/>
          <w:szCs w:val="22"/>
          <w:lang w:bidi="en-US"/>
        </w:rPr>
        <w:t xml:space="preserve">*, </w:t>
      </w: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 xml:space="preserve">Tanveer A. Tabish 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bidi="en-US"/>
        </w:rPr>
        <w:t>1,3</w:t>
      </w:r>
      <w:r w:rsidRPr="00781EDD">
        <w:rPr>
          <w:rFonts w:ascii="Palatino Linotype" w:hAnsi="Palatino Linotype"/>
          <w:b/>
          <w:sz w:val="20"/>
          <w:szCs w:val="22"/>
          <w:lang w:bidi="en-US"/>
        </w:rPr>
        <w:t xml:space="preserve">, </w:t>
      </w: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>Ben Fenton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val="it-IT" w:bidi="en-US"/>
        </w:rPr>
        <w:t xml:space="preserve"> 1</w:t>
      </w: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>, Deborah Salmon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val="it-IT" w:bidi="en-US"/>
        </w:rPr>
        <w:t xml:space="preserve"> 4</w:t>
      </w: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 xml:space="preserve">, Shaowei Zhang 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val="it-IT" w:bidi="en-US"/>
        </w:rPr>
        <w:t>1</w:t>
      </w:r>
      <w:r w:rsidRPr="00781EDD">
        <w:rPr>
          <w:rFonts w:ascii="Palatino Linotype" w:hAnsi="Palatino Linotype"/>
          <w:b/>
          <w:sz w:val="20"/>
          <w:szCs w:val="22"/>
          <w:lang w:val="it-IT" w:bidi="en-US"/>
        </w:rPr>
        <w:t xml:space="preserve"> and David Butler</w:t>
      </w:r>
      <w:r w:rsidRPr="00781EDD">
        <w:rPr>
          <w:rFonts w:ascii="Palatino Linotype" w:hAnsi="Palatino Linotype"/>
          <w:b/>
          <w:sz w:val="20"/>
          <w:szCs w:val="22"/>
          <w:vertAlign w:val="superscript"/>
          <w:lang w:val="it-IT" w:bidi="en-US"/>
        </w:rPr>
        <w:t xml:space="preserve"> 1</w:t>
      </w:r>
    </w:p>
    <w:p w14:paraId="0A2514D6" w14:textId="77777777" w:rsidR="00781EDD" w:rsidRPr="00781EDD" w:rsidRDefault="00781EDD" w:rsidP="00781EDD">
      <w:pPr>
        <w:adjustRightInd w:val="0"/>
        <w:snapToGrid w:val="0"/>
        <w:spacing w:line="200" w:lineRule="atLeast"/>
        <w:ind w:left="311" w:hanging="198"/>
        <w:jc w:val="left"/>
        <w:rPr>
          <w:rFonts w:ascii="Palatino Linotype" w:hAnsi="Palatino Linotype"/>
          <w:sz w:val="18"/>
          <w:szCs w:val="18"/>
          <w:lang w:bidi="en-US"/>
        </w:rPr>
      </w:pPr>
      <w:r w:rsidRPr="00781EDD">
        <w:rPr>
          <w:rFonts w:ascii="Palatino Linotype" w:hAnsi="Palatino Linotype"/>
          <w:sz w:val="18"/>
          <w:szCs w:val="18"/>
          <w:vertAlign w:val="superscript"/>
          <w:lang w:bidi="en-US"/>
        </w:rPr>
        <w:t>1</w:t>
      </w:r>
      <w:r w:rsidRPr="00781EDD">
        <w:rPr>
          <w:rFonts w:ascii="Palatino Linotype" w:hAnsi="Palatino Linotype"/>
          <w:sz w:val="18"/>
          <w:szCs w:val="18"/>
          <w:lang w:bidi="en-US"/>
        </w:rPr>
        <w:tab/>
      </w:r>
      <w:r w:rsidRPr="00781EDD">
        <w:rPr>
          <w:rFonts w:ascii="Palatino Linotype" w:hAnsi="Palatino Linotype"/>
          <w:sz w:val="18"/>
          <w:szCs w:val="18"/>
          <w:lang w:val="it-IT" w:bidi="en-US"/>
        </w:rPr>
        <w:t>College of Engineering, Mathematics and Physical Sciences, University of Exeter, Exeter, Devon,</w:t>
      </w:r>
      <w:r w:rsidRPr="00781EDD">
        <w:rPr>
          <w:rFonts w:ascii="Palatino Linotype" w:hAnsi="Palatino Linotype"/>
          <w:sz w:val="18"/>
          <w:szCs w:val="18"/>
          <w:lang w:val="en-GB" w:bidi="en-US"/>
        </w:rPr>
        <w:t xml:space="preserve"> </w:t>
      </w:r>
      <w:r w:rsidRPr="00781EDD">
        <w:rPr>
          <w:rFonts w:ascii="Palatino Linotype" w:hAnsi="Palatino Linotype"/>
          <w:sz w:val="18"/>
          <w:szCs w:val="18"/>
          <w:lang w:val="it-IT" w:bidi="en-US"/>
        </w:rPr>
        <w:t>UK, EX4 4QF</w:t>
      </w:r>
      <w:r w:rsidRPr="00781EDD">
        <w:rPr>
          <w:rFonts w:ascii="Palatino Linotype" w:hAnsi="Palatino Linotype"/>
          <w:sz w:val="18"/>
          <w:szCs w:val="18"/>
          <w:lang w:bidi="en-US"/>
        </w:rPr>
        <w:t>; a.a.khalil@exeter.ac.uk (A.M.E.K.); f.a.memon@exeter.ac.uk (F.A.M.); t.a.tabish2@exeter.ac.uk (T.A.T.); bf290@exeter.ac.uk (B.F.); S.Zhang@exeter.ac.uk (S.Z.); D.Butler@exeter.ac.uk (D.B.)</w:t>
      </w:r>
    </w:p>
    <w:p w14:paraId="4B9D0E9D" w14:textId="77777777" w:rsidR="00781EDD" w:rsidRPr="00781EDD" w:rsidRDefault="00781EDD" w:rsidP="00781EDD">
      <w:pPr>
        <w:adjustRightInd w:val="0"/>
        <w:snapToGrid w:val="0"/>
        <w:spacing w:line="200" w:lineRule="atLeast"/>
        <w:ind w:left="311" w:hanging="198"/>
        <w:jc w:val="left"/>
        <w:rPr>
          <w:rFonts w:ascii="Palatino Linotype" w:hAnsi="Palatino Linotype"/>
          <w:sz w:val="18"/>
          <w:lang w:bidi="en-US"/>
        </w:rPr>
      </w:pPr>
      <w:r w:rsidRPr="00781EDD">
        <w:rPr>
          <w:rFonts w:ascii="Palatino Linotype" w:hAnsi="Palatino Linotype"/>
          <w:sz w:val="18"/>
          <w:vertAlign w:val="superscript"/>
          <w:lang w:bidi="en-US"/>
        </w:rPr>
        <w:t>2</w:t>
      </w:r>
      <w:r w:rsidRPr="00781EDD">
        <w:rPr>
          <w:rFonts w:ascii="Palatino Linotype" w:hAnsi="Palatino Linotype"/>
          <w:sz w:val="18"/>
          <w:lang w:bidi="en-US"/>
        </w:rPr>
        <w:tab/>
        <w:t>Department of Chemical Engineering, Faculty of Engineering, Cairo University, Giza 12613, Egypt; ahmad.alsayed@eng1.cu.edu.eg (A.M.E.K.)</w:t>
      </w:r>
    </w:p>
    <w:p w14:paraId="634671B4" w14:textId="77777777" w:rsidR="00781EDD" w:rsidRPr="00781EDD" w:rsidRDefault="00781EDD" w:rsidP="00781EDD">
      <w:pPr>
        <w:adjustRightInd w:val="0"/>
        <w:snapToGrid w:val="0"/>
        <w:spacing w:line="200" w:lineRule="atLeast"/>
        <w:ind w:left="311" w:hanging="198"/>
        <w:jc w:val="left"/>
        <w:rPr>
          <w:rFonts w:ascii="Palatino Linotype" w:hAnsi="Palatino Linotype"/>
          <w:sz w:val="18"/>
          <w:szCs w:val="18"/>
          <w:lang w:val="en-GB" w:bidi="en-US"/>
        </w:rPr>
      </w:pPr>
      <w:r w:rsidRPr="00781EDD">
        <w:rPr>
          <w:rFonts w:ascii="Palatino Linotype" w:hAnsi="Palatino Linotype"/>
          <w:sz w:val="18"/>
          <w:vertAlign w:val="superscript"/>
          <w:lang w:bidi="en-US"/>
        </w:rPr>
        <w:t>3</w:t>
      </w:r>
      <w:r w:rsidRPr="00781EDD">
        <w:rPr>
          <w:rFonts w:ascii="Palatino Linotype" w:hAnsi="Palatino Linotype"/>
          <w:sz w:val="18"/>
          <w:lang w:bidi="en-US"/>
        </w:rPr>
        <w:tab/>
      </w:r>
      <w:r w:rsidRPr="00781EDD">
        <w:rPr>
          <w:rFonts w:ascii="Palatino Linotype" w:hAnsi="Palatino Linotype"/>
          <w:sz w:val="18"/>
          <w:szCs w:val="18"/>
          <w:lang w:val="it-IT" w:bidi="en-US"/>
        </w:rPr>
        <w:t>UCL Cancer Institute, University College London,</w:t>
      </w:r>
      <w:r w:rsidRPr="00781EDD">
        <w:rPr>
          <w:rFonts w:ascii="Palatino Linotype" w:hAnsi="Palatino Linotype"/>
          <w:sz w:val="18"/>
          <w:szCs w:val="18"/>
          <w:lang w:val="en-GB" w:bidi="en-US"/>
        </w:rPr>
        <w:t xml:space="preserve"> </w:t>
      </w:r>
      <w:r w:rsidRPr="00781EDD">
        <w:rPr>
          <w:rFonts w:ascii="Palatino Linotype" w:hAnsi="Palatino Linotype"/>
          <w:sz w:val="18"/>
          <w:szCs w:val="18"/>
          <w:lang w:val="it-IT" w:bidi="en-US"/>
        </w:rPr>
        <w:t>Bloomsbury, London, UK, WC1E 6DD</w:t>
      </w:r>
      <w:r w:rsidRPr="00781EDD">
        <w:rPr>
          <w:rFonts w:ascii="Palatino Linotype" w:hAnsi="Palatino Linotype"/>
          <w:sz w:val="18"/>
          <w:lang w:val="it-IT" w:bidi="en-US"/>
        </w:rPr>
        <w:t xml:space="preserve">; </w:t>
      </w:r>
      <w:r w:rsidRPr="00781EDD">
        <w:rPr>
          <w:rFonts w:ascii="Palatino Linotype" w:hAnsi="Palatino Linotype"/>
          <w:sz w:val="18"/>
          <w:szCs w:val="18"/>
          <w:lang w:val="en-GB" w:bidi="en-US"/>
        </w:rPr>
        <w:t xml:space="preserve">t.tabish@ucl.ac.uk </w:t>
      </w:r>
      <w:r w:rsidRPr="00781EDD">
        <w:rPr>
          <w:rFonts w:ascii="Palatino Linotype" w:hAnsi="Palatino Linotype"/>
          <w:sz w:val="18"/>
          <w:lang w:bidi="en-US"/>
        </w:rPr>
        <w:t>(T.A.T.)</w:t>
      </w:r>
    </w:p>
    <w:p w14:paraId="2084E9F9" w14:textId="77777777" w:rsidR="00781EDD" w:rsidRPr="00781EDD" w:rsidRDefault="00781EDD" w:rsidP="00781EDD">
      <w:pPr>
        <w:adjustRightInd w:val="0"/>
        <w:snapToGrid w:val="0"/>
        <w:spacing w:line="200" w:lineRule="atLeast"/>
        <w:ind w:left="311" w:hanging="198"/>
        <w:jc w:val="left"/>
        <w:rPr>
          <w:rFonts w:ascii="Palatino Linotype" w:hAnsi="Palatino Linotype"/>
          <w:sz w:val="18"/>
          <w:szCs w:val="18"/>
          <w:lang w:val="it-IT" w:bidi="en-US"/>
        </w:rPr>
      </w:pPr>
      <w:r w:rsidRPr="00781EDD">
        <w:rPr>
          <w:rFonts w:ascii="Palatino Linotype" w:hAnsi="Palatino Linotype"/>
          <w:sz w:val="18"/>
          <w:vertAlign w:val="superscript"/>
          <w:lang w:bidi="en-US"/>
        </w:rPr>
        <w:t>4</w:t>
      </w:r>
      <w:r w:rsidRPr="00781EDD">
        <w:rPr>
          <w:rFonts w:ascii="Palatino Linotype" w:hAnsi="Palatino Linotype"/>
          <w:sz w:val="18"/>
          <w:lang w:bidi="en-US"/>
        </w:rPr>
        <w:tab/>
      </w:r>
      <w:r w:rsidRPr="00781EDD">
        <w:rPr>
          <w:rFonts w:ascii="Palatino Linotype" w:hAnsi="Palatino Linotype"/>
          <w:sz w:val="18"/>
          <w:szCs w:val="18"/>
          <w:lang w:val="it-IT" w:bidi="en-US"/>
        </w:rPr>
        <w:t>College of Life and Environmental Sciences, University of Exeter, Exeter, Devon, UK, EX4 4QD</w:t>
      </w:r>
      <w:r w:rsidRPr="00781EDD">
        <w:rPr>
          <w:rFonts w:ascii="Palatino Linotype" w:hAnsi="Palatino Linotype"/>
          <w:sz w:val="18"/>
          <w:lang w:bidi="en-US"/>
        </w:rPr>
        <w:t>; D.L.Salmon@exeter.ac.uk (D.S.)</w:t>
      </w:r>
    </w:p>
    <w:p w14:paraId="2610B84C" w14:textId="77777777" w:rsidR="00781EDD" w:rsidRPr="00781EDD" w:rsidRDefault="00781EDD" w:rsidP="00781EDD">
      <w:pPr>
        <w:adjustRightInd w:val="0"/>
        <w:snapToGrid w:val="0"/>
        <w:spacing w:line="200" w:lineRule="atLeast"/>
        <w:ind w:left="311" w:hanging="198"/>
        <w:jc w:val="left"/>
        <w:rPr>
          <w:rFonts w:ascii="Palatino Linotype" w:hAnsi="Palatino Linotype"/>
          <w:sz w:val="18"/>
          <w:lang w:bidi="en-US"/>
        </w:rPr>
      </w:pPr>
      <w:r w:rsidRPr="00781EDD">
        <w:rPr>
          <w:rFonts w:ascii="Palatino Linotype" w:hAnsi="Palatino Linotype"/>
          <w:b/>
          <w:sz w:val="18"/>
          <w:lang w:bidi="en-US"/>
        </w:rPr>
        <w:t>*</w:t>
      </w:r>
      <w:r w:rsidRPr="00781EDD">
        <w:rPr>
          <w:rFonts w:ascii="Palatino Linotype" w:hAnsi="Palatino Linotype"/>
          <w:sz w:val="18"/>
          <w:lang w:bidi="en-US"/>
        </w:rPr>
        <w:tab/>
        <w:t xml:space="preserve">Correspondence: a.a.khalil@exeter.ac.uk (A.M.E.K.); f.a.memon@exeter.ac.uk (F.A.M.); </w:t>
      </w:r>
    </w:p>
    <w:p w14:paraId="6A7AEFFB" w14:textId="77777777" w:rsidR="00781EDD" w:rsidRPr="00781EDD" w:rsidRDefault="00781EDD" w:rsidP="00781EDD">
      <w:pPr>
        <w:adjustRightInd w:val="0"/>
        <w:snapToGrid w:val="0"/>
        <w:spacing w:line="200" w:lineRule="atLeast"/>
        <w:ind w:left="311" w:hanging="198"/>
        <w:jc w:val="left"/>
        <w:rPr>
          <w:rFonts w:ascii="Palatino Linotype" w:hAnsi="Palatino Linotype"/>
          <w:sz w:val="18"/>
          <w:lang w:bidi="en-US"/>
        </w:rPr>
      </w:pPr>
      <w:r w:rsidRPr="00781EDD">
        <w:rPr>
          <w:rFonts w:ascii="Palatino Linotype" w:hAnsi="Palatino Linotype"/>
          <w:sz w:val="18"/>
          <w:lang w:bidi="en-US"/>
        </w:rPr>
        <w:t xml:space="preserve">Tel.: </w:t>
      </w:r>
      <w:r w:rsidRPr="00781EDD">
        <w:rPr>
          <w:rFonts w:ascii="Palatino Linotype" w:hAnsi="Palatino Linotype"/>
          <w:sz w:val="18"/>
          <w:lang w:val="en-GB" w:bidi="en-US"/>
        </w:rPr>
        <w:t>+44-1392-724048</w:t>
      </w:r>
      <w:r w:rsidRPr="00781EDD">
        <w:rPr>
          <w:rFonts w:ascii="Palatino Linotype" w:hAnsi="Palatino Linotype"/>
          <w:sz w:val="18"/>
          <w:lang w:bidi="en-US"/>
        </w:rPr>
        <w:t xml:space="preserve"> (A.M.E.K.)</w:t>
      </w:r>
    </w:p>
    <w:p w14:paraId="09556F1E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  <w:r w:rsidRPr="00781EDD">
        <w:rPr>
          <w:rFonts w:ascii="Palatino Linotype" w:hAnsi="Palatino Linotype"/>
          <w:sz w:val="18"/>
          <w:lang w:bidi="en-US"/>
        </w:rPr>
        <w:t>Received: date; Accepted: date; Published: date</w:t>
      </w:r>
    </w:p>
    <w:p w14:paraId="2D9479D6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412D977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22D7216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47E9740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777D433F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1B89AF4A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0C1676D6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4D9B81F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F7968EF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2FBB7357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45449444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72F8CF5D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4E381ABF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966E3E2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B412E6A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6E9E8620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28C6FDC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70AC3D09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1AAE749D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1BC65B5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23968CD9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61A62E3B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F487FA0" w14:textId="77777777" w:rsidR="00781EDD" w:rsidRPr="00781EDD" w:rsidRDefault="00781EDD" w:rsidP="00781EDD">
      <w:pPr>
        <w:pStyle w:val="MDPI41tablecaption"/>
        <w:rPr>
          <w:lang w:val="en-GB"/>
        </w:rPr>
      </w:pPr>
      <w:r w:rsidRPr="00781EDD">
        <w:rPr>
          <w:b/>
          <w:bCs/>
          <w:lang w:val="en-GB"/>
        </w:rPr>
        <w:lastRenderedPageBreak/>
        <w:t>Table S1.</w:t>
      </w:r>
      <w:r w:rsidRPr="00781EDD">
        <w:rPr>
          <w:lang w:val="en-GB"/>
        </w:rPr>
        <w:t xml:space="preserve"> Chemicals used for synthetic grey water preparation.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522"/>
        <w:gridCol w:w="2028"/>
        <w:gridCol w:w="2266"/>
        <w:gridCol w:w="2028"/>
      </w:tblGrid>
      <w:tr w:rsidR="00781EDD" w:rsidRPr="00781EDD" w14:paraId="00A1E968" w14:textId="77777777" w:rsidTr="00337C19">
        <w:trPr>
          <w:trHeight w:val="340"/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B54F01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Product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8ABF4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Quantity Used / Concentration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9D9C1D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Product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1EF33C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Quantity Used / Concentration</w:t>
            </w:r>
          </w:p>
        </w:tc>
      </w:tr>
      <w:tr w:rsidR="00781EDD" w:rsidRPr="00781EDD" w14:paraId="19D33830" w14:textId="77777777" w:rsidTr="00337C19">
        <w:trPr>
          <w:trHeight w:val="340"/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83F05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Calcium Chloride</w:t>
            </w:r>
          </w:p>
        </w:tc>
        <w:tc>
          <w:tcPr>
            <w:tcW w:w="0" w:type="auto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8A80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36 mg/L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F42F91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bookmarkStart w:id="0" w:name="RANGE!E20"/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Magnesium Sulphate</w:t>
            </w:r>
            <w:bookmarkEnd w:id="0"/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75B04C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126 mg/L</w:t>
            </w:r>
          </w:p>
        </w:tc>
      </w:tr>
      <w:tr w:rsidR="00781EDD" w:rsidRPr="00781EDD" w14:paraId="12BF9174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71F408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bookmarkStart w:id="1" w:name="RANGE!E12"/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Kaolin</w:t>
            </w:r>
            <w:bookmarkEnd w:id="1"/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4FAA87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57.5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7F1DFD5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Monopotassium Phosphate</w:t>
            </w:r>
          </w:p>
        </w:tc>
        <w:tc>
          <w:tcPr>
            <w:tcW w:w="0" w:type="auto"/>
            <w:vAlign w:val="center"/>
          </w:tcPr>
          <w:p w14:paraId="3C8D45E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54 mg/L</w:t>
            </w:r>
          </w:p>
        </w:tc>
      </w:tr>
      <w:tr w:rsidR="00781EDD" w:rsidRPr="00781EDD" w14:paraId="654E59C0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A3BBD2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Cellulose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0D4228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57.5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253CCEE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Iron (III) Chloride</w:t>
            </w:r>
          </w:p>
        </w:tc>
        <w:tc>
          <w:tcPr>
            <w:tcW w:w="0" w:type="auto"/>
            <w:vAlign w:val="center"/>
          </w:tcPr>
          <w:p w14:paraId="28DA99E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30 mg/L</w:t>
            </w:r>
          </w:p>
        </w:tc>
      </w:tr>
      <w:tr w:rsidR="00781EDD" w:rsidRPr="00781EDD" w14:paraId="0079BCFF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9D6151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bookmarkStart w:id="2" w:name="_Hlk527544278" w:colFirst="1" w:colLast="2"/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Humic Acid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4F49E6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15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676D96F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Boric Acid</w:t>
            </w:r>
          </w:p>
        </w:tc>
        <w:tc>
          <w:tcPr>
            <w:tcW w:w="0" w:type="auto"/>
            <w:vAlign w:val="center"/>
          </w:tcPr>
          <w:p w14:paraId="7245F29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3.0 mg/L</w:t>
            </w:r>
          </w:p>
        </w:tc>
      </w:tr>
      <w:bookmarkEnd w:id="2"/>
      <w:tr w:rsidR="00781EDD" w:rsidRPr="00781EDD" w14:paraId="5299C8E6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954203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Sodium Chloride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B656DF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70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4D38B60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Manganese (II) Chloride</w:t>
            </w:r>
          </w:p>
        </w:tc>
        <w:tc>
          <w:tcPr>
            <w:tcW w:w="0" w:type="auto"/>
            <w:vAlign w:val="center"/>
          </w:tcPr>
          <w:p w14:paraId="13AC432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3.0 mg/L</w:t>
            </w:r>
          </w:p>
        </w:tc>
      </w:tr>
      <w:tr w:rsidR="00781EDD" w:rsidRPr="00781EDD" w14:paraId="7C92EB07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0BCF83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Sodium Hydrogen Carbonate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C8A6B6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55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0548501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Zinc Sulphate</w:t>
            </w:r>
          </w:p>
        </w:tc>
        <w:tc>
          <w:tcPr>
            <w:tcW w:w="0" w:type="auto"/>
            <w:vAlign w:val="center"/>
          </w:tcPr>
          <w:p w14:paraId="4234BF1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10 mg/L</w:t>
            </w:r>
          </w:p>
        </w:tc>
      </w:tr>
      <w:tr w:rsidR="00781EDD" w:rsidRPr="00781EDD" w14:paraId="06F1A53C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B4F756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Distilled water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2581F6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&lt;1L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29B884B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Copper Sulphate</w:t>
            </w:r>
          </w:p>
        </w:tc>
        <w:tc>
          <w:tcPr>
            <w:tcW w:w="0" w:type="auto"/>
            <w:vAlign w:val="center"/>
          </w:tcPr>
          <w:p w14:paraId="26C8F87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4.5 mg/L</w:t>
            </w:r>
          </w:p>
        </w:tc>
      </w:tr>
      <w:tr w:rsidR="00781EDD" w:rsidRPr="00781EDD" w14:paraId="61A3360C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F5CAFC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Potassium Nitrate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1CF91D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50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331A184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Ammonium Molybdate tetrahydrate</w:t>
            </w:r>
          </w:p>
        </w:tc>
        <w:tc>
          <w:tcPr>
            <w:tcW w:w="0" w:type="auto"/>
            <w:vAlign w:val="center"/>
          </w:tcPr>
          <w:p w14:paraId="0B233B3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1.0 mg/L</w:t>
            </w:r>
          </w:p>
        </w:tc>
      </w:tr>
      <w:tr w:rsidR="00781EDD" w:rsidRPr="00781EDD" w14:paraId="6EE04046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D5D436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bookmarkStart w:id="3" w:name="RANGE!E19"/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Calcium Nitrate</w:t>
            </w:r>
            <w:bookmarkEnd w:id="3"/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DEE8BA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80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136F331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Cadmium Oxide</w:t>
            </w:r>
          </w:p>
        </w:tc>
        <w:tc>
          <w:tcPr>
            <w:tcW w:w="0" w:type="auto"/>
            <w:vAlign w:val="center"/>
          </w:tcPr>
          <w:p w14:paraId="2C08F65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7.0 mg/L</w:t>
            </w:r>
          </w:p>
        </w:tc>
      </w:tr>
      <w:tr w:rsidR="00781EDD" w:rsidRPr="00781EDD" w14:paraId="3D72708D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2C0EAC4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bookmarkStart w:id="4" w:name="_Hlk31138568" w:colFirst="1" w:colLast="2"/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Secondary Treatment Effluent with microbial content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9F2DF9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60 ml/L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0578F44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Nickel Oxide</w:t>
            </w:r>
          </w:p>
        </w:tc>
        <w:tc>
          <w:tcPr>
            <w:tcW w:w="0" w:type="auto"/>
            <w:vAlign w:val="center"/>
          </w:tcPr>
          <w:p w14:paraId="0C413A9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0.1 mg/L</w:t>
            </w:r>
          </w:p>
        </w:tc>
      </w:tr>
      <w:bookmarkEnd w:id="4"/>
      <w:tr w:rsidR="00781EDD" w:rsidRPr="00781EDD" w14:paraId="7C8AB447" w14:textId="77777777" w:rsidTr="00337C19">
        <w:trPr>
          <w:trHeight w:val="340"/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A54B10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Sodium Phosphate Monobasic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E194C2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130 mg/L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center"/>
          </w:tcPr>
          <w:p w14:paraId="3B8AC3B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Chromium (III) nitrate</w:t>
            </w:r>
          </w:p>
        </w:tc>
        <w:tc>
          <w:tcPr>
            <w:tcW w:w="0" w:type="auto"/>
            <w:vAlign w:val="center"/>
          </w:tcPr>
          <w:p w14:paraId="5582232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38 mg/L</w:t>
            </w:r>
          </w:p>
        </w:tc>
      </w:tr>
      <w:tr w:rsidR="00781EDD" w:rsidRPr="00781EDD" w14:paraId="3E492BB0" w14:textId="77777777" w:rsidTr="00337C19">
        <w:trPr>
          <w:trHeight w:val="340"/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032FB5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Lead (II) Oxide</w:t>
            </w:r>
          </w:p>
        </w:tc>
        <w:tc>
          <w:tcPr>
            <w:tcW w:w="0" w:type="auto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E0C95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0.9 mg/L</w:t>
            </w:r>
          </w:p>
        </w:tc>
        <w:tc>
          <w:tcPr>
            <w:tcW w:w="0" w:type="auto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097EF6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bookmarkStart w:id="5" w:name="RANGE!E31"/>
            <w:r w:rsidRPr="00781EDD">
              <w:rPr>
                <w:rFonts w:ascii="Palatino Linotype" w:hAnsi="Palatino Linotype"/>
                <w:bCs/>
                <w:sz w:val="18"/>
                <w:lang w:val="en-GB" w:bidi="en-US"/>
              </w:rPr>
              <w:t>Sodium Sulphate</w:t>
            </w:r>
            <w:bookmarkEnd w:id="5"/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1FC75D0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Cs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15 mg/L</w:t>
            </w:r>
          </w:p>
        </w:tc>
      </w:tr>
    </w:tbl>
    <w:p w14:paraId="181DDDB9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4CCFD36E" w14:textId="77777777" w:rsidR="00781EDD" w:rsidRPr="00781EDD" w:rsidRDefault="00781EDD" w:rsidP="00781EDD">
      <w:pPr>
        <w:pStyle w:val="MDPI41tablecaption"/>
        <w:rPr>
          <w:lang w:val="en-GB"/>
        </w:rPr>
      </w:pPr>
      <w:r w:rsidRPr="00781EDD">
        <w:rPr>
          <w:b/>
          <w:bCs/>
          <w:lang w:val="en-GB"/>
        </w:rPr>
        <w:t>Tables S2</w:t>
      </w:r>
      <w:r w:rsidRPr="00781EDD">
        <w:rPr>
          <w:lang w:val="en-GB"/>
        </w:rPr>
        <w:t xml:space="preserve">. Water quality and characteristics of the synthesised greywater. </w:t>
      </w:r>
    </w:p>
    <w:tbl>
      <w:tblPr>
        <w:tblW w:w="92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909"/>
        <w:gridCol w:w="2425"/>
        <w:gridCol w:w="2886"/>
      </w:tblGrid>
      <w:tr w:rsidR="00781EDD" w:rsidRPr="00781EDD" w14:paraId="24CF0923" w14:textId="77777777" w:rsidTr="00337C19">
        <w:trPr>
          <w:trHeight w:val="305"/>
        </w:trPr>
        <w:tc>
          <w:tcPr>
            <w:tcW w:w="3909" w:type="dxa"/>
            <w:tcBorders>
              <w:top w:val="single" w:sz="8" w:space="0" w:color="7F7F7F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5BEEF8E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Analysis</w:t>
            </w:r>
          </w:p>
        </w:tc>
        <w:tc>
          <w:tcPr>
            <w:tcW w:w="2425" w:type="dxa"/>
            <w:tcBorders>
              <w:top w:val="single" w:sz="8" w:space="0" w:color="7F7F7F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79CF9CD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Value</w:t>
            </w:r>
          </w:p>
        </w:tc>
        <w:tc>
          <w:tcPr>
            <w:tcW w:w="2886" w:type="dxa"/>
            <w:tcBorders>
              <w:top w:val="single" w:sz="8" w:space="0" w:color="7F7F7F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2CC1E08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b/>
                <w:bCs/>
                <w:sz w:val="18"/>
                <w:lang w:val="en-GB" w:bidi="en-US"/>
              </w:rPr>
              <w:t>Unit</w:t>
            </w:r>
          </w:p>
        </w:tc>
      </w:tr>
      <w:tr w:rsidR="00781EDD" w:rsidRPr="00781EDD" w14:paraId="277FE497" w14:textId="77777777" w:rsidTr="00337C19">
        <w:trPr>
          <w:trHeight w:val="330"/>
        </w:trPr>
        <w:tc>
          <w:tcPr>
            <w:tcW w:w="3909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59E4DB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BOD</w:t>
            </w:r>
          </w:p>
        </w:tc>
        <w:tc>
          <w:tcPr>
            <w:tcW w:w="2425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15195D8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23</w:t>
            </w:r>
          </w:p>
        </w:tc>
        <w:tc>
          <w:tcPr>
            <w:tcW w:w="2886" w:type="dxa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0926907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mg/L</w:t>
            </w:r>
          </w:p>
        </w:tc>
      </w:tr>
      <w:tr w:rsidR="00781EDD" w:rsidRPr="00781EDD" w14:paraId="45E40526" w14:textId="77777777" w:rsidTr="00337C19">
        <w:trPr>
          <w:trHeight w:val="303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70714EC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COD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45E7B43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70.3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64F92A9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mg/L</w:t>
            </w:r>
          </w:p>
        </w:tc>
      </w:tr>
      <w:tr w:rsidR="00781EDD" w:rsidRPr="00781EDD" w14:paraId="78FA7FD5" w14:textId="77777777" w:rsidTr="00337C19">
        <w:trPr>
          <w:trHeight w:val="334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57A66D4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Ammonia as Nitrogen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26BB1AE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1.08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7303EF2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mg/L</w:t>
            </w:r>
          </w:p>
        </w:tc>
      </w:tr>
      <w:tr w:rsidR="00781EDD" w:rsidRPr="00781EDD" w14:paraId="2D23B12B" w14:textId="77777777" w:rsidTr="00337C19">
        <w:trPr>
          <w:trHeight w:val="330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D07187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Nitrate as Nitrogen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5442AAC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5.3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1C9F7A4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mg/L</w:t>
            </w:r>
          </w:p>
        </w:tc>
      </w:tr>
      <w:tr w:rsidR="00781EDD" w:rsidRPr="00781EDD" w14:paraId="5FAE44A2" w14:textId="77777777" w:rsidTr="00337C19">
        <w:trPr>
          <w:trHeight w:val="330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4D50864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Ortho-phosphate-phosphorus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253B37F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28.4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6BDEDC1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mg/L</w:t>
            </w:r>
          </w:p>
        </w:tc>
      </w:tr>
      <w:tr w:rsidR="00781EDD" w:rsidRPr="00781EDD" w14:paraId="7504450C" w14:textId="77777777" w:rsidTr="00337C19">
        <w:trPr>
          <w:trHeight w:val="330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B8BD27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pH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7E151FD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7.5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0B73D02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</w:p>
        </w:tc>
      </w:tr>
      <w:tr w:rsidR="00781EDD" w:rsidRPr="00781EDD" w14:paraId="2BE2A662" w14:textId="77777777" w:rsidTr="00337C19">
        <w:trPr>
          <w:trHeight w:val="330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FD9CD0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Redox potential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219A6BB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-6.8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C2328D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mV</w:t>
            </w:r>
          </w:p>
        </w:tc>
      </w:tr>
      <w:tr w:rsidR="00781EDD" w:rsidRPr="00781EDD" w14:paraId="53D00285" w14:textId="77777777" w:rsidTr="00337C19">
        <w:trPr>
          <w:trHeight w:val="330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115D51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Turbidity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2D9DBFB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103.6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17D14EF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NTU</w:t>
            </w:r>
          </w:p>
        </w:tc>
      </w:tr>
      <w:tr w:rsidR="00781EDD" w:rsidRPr="00781EDD" w14:paraId="58D3A7EE" w14:textId="77777777" w:rsidTr="00337C19">
        <w:trPr>
          <w:trHeight w:val="330"/>
        </w:trPr>
        <w:tc>
          <w:tcPr>
            <w:tcW w:w="39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6DFD948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Electronic conductivity</w:t>
            </w:r>
          </w:p>
        </w:tc>
        <w:tc>
          <w:tcPr>
            <w:tcW w:w="2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4374A8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543.8</w:t>
            </w:r>
          </w:p>
        </w:tc>
        <w:tc>
          <w:tcPr>
            <w:tcW w:w="28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48329D9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μS/cm</w:t>
            </w:r>
          </w:p>
        </w:tc>
      </w:tr>
      <w:tr w:rsidR="00781EDD" w:rsidRPr="00781EDD" w14:paraId="354CF3C1" w14:textId="77777777" w:rsidTr="00337C19">
        <w:trPr>
          <w:trHeight w:val="411"/>
        </w:trPr>
        <w:tc>
          <w:tcPr>
            <w:tcW w:w="3909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4ADE30A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Dissolved oxygen</w:t>
            </w:r>
          </w:p>
        </w:tc>
        <w:tc>
          <w:tcPr>
            <w:tcW w:w="242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48FD2C5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10</w:t>
            </w:r>
          </w:p>
        </w:tc>
        <w:tc>
          <w:tcPr>
            <w:tcW w:w="2886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105" w:type="dxa"/>
              <w:bottom w:w="0" w:type="dxa"/>
              <w:right w:w="105" w:type="dxa"/>
            </w:tcMar>
            <w:hideMark/>
          </w:tcPr>
          <w:p w14:paraId="3399FB5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mg/L</w:t>
            </w:r>
          </w:p>
        </w:tc>
      </w:tr>
    </w:tbl>
    <w:p w14:paraId="64300C33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2250FF9C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186AB98C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515CFA56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76FCA435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553485D4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5AFF0A87" w14:textId="77777777" w:rsidR="00781EDD" w:rsidRPr="002D64BC" w:rsidRDefault="00781EDD" w:rsidP="00781EDD">
      <w:pPr>
        <w:pStyle w:val="MDPI41tablecaption"/>
        <w:rPr>
          <w:b/>
          <w:bCs/>
        </w:rPr>
      </w:pPr>
      <w:r w:rsidRPr="004E5749">
        <w:rPr>
          <w:b/>
          <w:bCs/>
        </w:rPr>
        <w:t xml:space="preserve">Table </w:t>
      </w:r>
      <w:r>
        <w:rPr>
          <w:b/>
          <w:bCs/>
        </w:rPr>
        <w:t>S3</w:t>
      </w:r>
      <w:r w:rsidRPr="004E5749">
        <w:rPr>
          <w:b/>
          <w:bCs/>
        </w:rPr>
        <w:t>.</w:t>
      </w:r>
      <w:r w:rsidRPr="004E5749">
        <w:t xml:space="preserve"> </w:t>
      </w:r>
      <w:r>
        <w:t xml:space="preserve"> Water quality of the effluent from secondary settlement tank</w:t>
      </w:r>
      <w:r w:rsidRPr="004E5749">
        <w:t xml:space="preserve"> prior to tertiary biological aerated flooded filter (BAFF) treatment unit, existing at Countess Wear Wastewater Treatment Works, South Wes</w:t>
      </w:r>
      <w:r>
        <w:t>t Water Co., Exeter, Devon, UK.</w:t>
      </w:r>
    </w:p>
    <w:tbl>
      <w:tblPr>
        <w:tblpPr w:leftFromText="180" w:rightFromText="180" w:vertAnchor="page" w:horzAnchor="margin" w:tblpY="2866"/>
        <w:tblW w:w="9498" w:type="dxa"/>
        <w:tblBorders>
          <w:top w:val="single" w:sz="4" w:space="0" w:color="7F7F7F"/>
          <w:bottom w:val="single" w:sz="4" w:space="0" w:color="7F7F7F"/>
        </w:tblBorders>
        <w:tblLook w:val="04A0" w:firstRow="1" w:lastRow="0" w:firstColumn="1" w:lastColumn="0" w:noHBand="0" w:noVBand="1"/>
      </w:tblPr>
      <w:tblGrid>
        <w:gridCol w:w="4026"/>
        <w:gridCol w:w="2495"/>
        <w:gridCol w:w="2977"/>
      </w:tblGrid>
      <w:tr w:rsidR="00781EDD" w:rsidRPr="00781EDD" w14:paraId="2582BCDB" w14:textId="77777777" w:rsidTr="00781EDD">
        <w:trPr>
          <w:trHeight w:val="314"/>
        </w:trPr>
        <w:tc>
          <w:tcPr>
            <w:tcW w:w="4026" w:type="dxa"/>
            <w:tcBorders>
              <w:bottom w:val="single" w:sz="4" w:space="0" w:color="auto"/>
            </w:tcBorders>
            <w:shd w:val="clear" w:color="auto" w:fill="auto"/>
          </w:tcPr>
          <w:p w14:paraId="0543C83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Analysis</w:t>
            </w:r>
          </w:p>
        </w:tc>
        <w:tc>
          <w:tcPr>
            <w:tcW w:w="2495" w:type="dxa"/>
            <w:tcBorders>
              <w:bottom w:val="single" w:sz="4" w:space="0" w:color="auto"/>
            </w:tcBorders>
            <w:shd w:val="clear" w:color="auto" w:fill="auto"/>
          </w:tcPr>
          <w:p w14:paraId="1463CFE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Value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</w:tcPr>
          <w:p w14:paraId="542B8B10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Unit</w:t>
            </w:r>
          </w:p>
        </w:tc>
      </w:tr>
      <w:tr w:rsidR="00781EDD" w:rsidRPr="00781EDD" w14:paraId="0C12F52F" w14:textId="77777777" w:rsidTr="00781EDD">
        <w:trPr>
          <w:trHeight w:val="340"/>
        </w:trPr>
        <w:tc>
          <w:tcPr>
            <w:tcW w:w="4026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2393E17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pH</w:t>
            </w:r>
          </w:p>
        </w:tc>
        <w:tc>
          <w:tcPr>
            <w:tcW w:w="2495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7B3C9B9E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7.1</w:t>
            </w:r>
          </w:p>
        </w:tc>
        <w:tc>
          <w:tcPr>
            <w:tcW w:w="2977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5F2AE7FE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pH units</w:t>
            </w:r>
          </w:p>
        </w:tc>
      </w:tr>
      <w:tr w:rsidR="00781EDD" w:rsidRPr="00781EDD" w14:paraId="0E7B084F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4E54D3DB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BOD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275052D9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4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4F8723F3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3F187522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20FA68D0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 xml:space="preserve">Solids Suspended at 105 </w:t>
            </w:r>
            <w:r w:rsidRPr="00781EDD">
              <w:rPr>
                <w:rFonts w:ascii="Palatino Linotype" w:eastAsia="Yu Mincho" w:hAnsi="Palatino Linotype"/>
                <w:sz w:val="20"/>
                <w:vertAlign w:val="superscript"/>
              </w:rPr>
              <w:t>o</w:t>
            </w:r>
            <w:r w:rsidRPr="00781EDD">
              <w:rPr>
                <w:rFonts w:ascii="Palatino Linotype" w:eastAsia="Yu Mincho" w:hAnsi="Palatino Linotype"/>
                <w:sz w:val="20"/>
              </w:rPr>
              <w:t>C by Gravimetry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4193AA2F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13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58F4B6DF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7C8FFEB5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28527750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 xml:space="preserve">Solids Suspended at 500 </w:t>
            </w:r>
            <w:r w:rsidRPr="00781EDD">
              <w:rPr>
                <w:rFonts w:ascii="Palatino Linotype" w:eastAsia="Yu Mincho" w:hAnsi="Palatino Linotype"/>
                <w:sz w:val="20"/>
                <w:vertAlign w:val="superscript"/>
              </w:rPr>
              <w:t>o</w:t>
            </w:r>
            <w:r w:rsidRPr="00781EDD">
              <w:rPr>
                <w:rFonts w:ascii="Palatino Linotype" w:eastAsia="Yu Mincho" w:hAnsi="Palatino Linotype"/>
                <w:sz w:val="20"/>
              </w:rPr>
              <w:t>C by Gravimetry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7EB8095B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5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754BEB54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1DB0A04B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3B2B561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Aluminium as Al by ICPOES</w:t>
            </w:r>
            <w:r w:rsidRPr="00781EDD">
              <w:rPr>
                <w:rFonts w:ascii="Palatino Linotype" w:eastAsia="Yu Mincho" w:hAnsi="Palatino Linotype"/>
                <w:sz w:val="20"/>
                <w:vertAlign w:val="superscript"/>
              </w:rPr>
              <w:footnoteReference w:id="1"/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0891D52C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&lt;0.2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5DABAA49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228FB1F6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1C0214B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Iron as Fe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16E0B40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&lt;0.45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45672F55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51065060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7DAAFB49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Manganese as Mn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23772651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&lt;0.08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2D05C293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6AE0C1E2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7A465DF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Copper as Cu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788EFC6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&lt;0.004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2076066A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1123F8E3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4B7AEFD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Zinc as Zn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464FE4F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0.0102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020EE99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7BD00062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2C0FC455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Lead as Pb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73EBAD45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0.0265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3363195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17F00EC1" w14:textId="77777777" w:rsidTr="00781EDD">
        <w:trPr>
          <w:trHeight w:val="340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75ABB160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Cadmium as Cd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56C0A0CA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&lt;0.003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36E55B65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51F59D98" w14:textId="77777777" w:rsidTr="00781EDD">
        <w:trPr>
          <w:trHeight w:val="424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6F72CC84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Chromium as Cr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221CCBF5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&lt;0.024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45C92DFA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179F5E44" w14:textId="77777777" w:rsidTr="00781EDD">
        <w:trPr>
          <w:trHeight w:val="424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56ABBEE3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Nickel as Ni by ICPOES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15C6EF2C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&lt;0.01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0BD2234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61058A42" w14:textId="77777777" w:rsidTr="00781EDD">
        <w:trPr>
          <w:trHeight w:val="424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57F00E86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Nitrogen Total Oxidised as N by Colorimetry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2F6A10E2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2.0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13167EA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1A5262B9" w14:textId="77777777" w:rsidTr="00781EDD">
        <w:trPr>
          <w:trHeight w:val="424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2C95EBA8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Ammonia as N by Colorimetry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0E7E522B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13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1F22EFB3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7779C266" w14:textId="77777777" w:rsidTr="00781EDD">
        <w:trPr>
          <w:trHeight w:val="424"/>
        </w:trPr>
        <w:tc>
          <w:tcPr>
            <w:tcW w:w="4026" w:type="dxa"/>
            <w:tcBorders>
              <w:top w:val="nil"/>
              <w:bottom w:val="nil"/>
            </w:tcBorders>
            <w:shd w:val="clear" w:color="auto" w:fill="auto"/>
          </w:tcPr>
          <w:p w14:paraId="65A20BA0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Chloride as Cl- by Colorimetry</w:t>
            </w:r>
          </w:p>
        </w:tc>
        <w:tc>
          <w:tcPr>
            <w:tcW w:w="2495" w:type="dxa"/>
            <w:tcBorders>
              <w:top w:val="nil"/>
              <w:bottom w:val="nil"/>
            </w:tcBorders>
            <w:shd w:val="clear" w:color="auto" w:fill="auto"/>
          </w:tcPr>
          <w:p w14:paraId="14A4F0B7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48</w:t>
            </w:r>
          </w:p>
        </w:tc>
        <w:tc>
          <w:tcPr>
            <w:tcW w:w="2977" w:type="dxa"/>
            <w:tcBorders>
              <w:top w:val="nil"/>
              <w:bottom w:val="nil"/>
            </w:tcBorders>
            <w:shd w:val="clear" w:color="auto" w:fill="auto"/>
          </w:tcPr>
          <w:p w14:paraId="16B34C10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  <w:tr w:rsidR="00781EDD" w:rsidRPr="00781EDD" w14:paraId="571BB993" w14:textId="77777777" w:rsidTr="00781EDD">
        <w:trPr>
          <w:trHeight w:val="672"/>
        </w:trPr>
        <w:tc>
          <w:tcPr>
            <w:tcW w:w="40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523B2ED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Phosphorus Tot as P by ICPOES</w:t>
            </w:r>
          </w:p>
        </w:tc>
        <w:tc>
          <w:tcPr>
            <w:tcW w:w="249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1593E8EB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0.530</w:t>
            </w:r>
          </w:p>
        </w:tc>
        <w:tc>
          <w:tcPr>
            <w:tcW w:w="297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665B4966" w14:textId="77777777" w:rsidR="00781EDD" w:rsidRPr="00781EDD" w:rsidRDefault="00781EDD" w:rsidP="00781EDD">
            <w:pPr>
              <w:rPr>
                <w:rFonts w:ascii="Palatino Linotype" w:eastAsia="Yu Mincho" w:hAnsi="Palatino Linotype"/>
                <w:sz w:val="20"/>
              </w:rPr>
            </w:pPr>
            <w:r w:rsidRPr="00781EDD">
              <w:rPr>
                <w:rFonts w:ascii="Palatino Linotype" w:eastAsia="Yu Mincho" w:hAnsi="Palatino Linotype"/>
                <w:sz w:val="20"/>
              </w:rPr>
              <w:t>mg/L</w:t>
            </w:r>
          </w:p>
        </w:tc>
      </w:tr>
    </w:tbl>
    <w:p w14:paraId="5DAB2F57" w14:textId="77777777" w:rsidR="00781EDD" w:rsidRP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0B440EE0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4CFB5AED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61DC0EBC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22E3DEE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30AA20F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9F8080B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1B596BBC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086C7B0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5DA79436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00EDBD54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B84ED99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759BD541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76511FA3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3F7A03C5" w14:textId="77777777" w:rsidR="00E96785" w:rsidRPr="00E96785" w:rsidRDefault="00E96785" w:rsidP="00E96785">
      <w:pPr>
        <w:adjustRightInd w:val="0"/>
        <w:snapToGrid w:val="0"/>
        <w:spacing w:line="260" w:lineRule="atLeast"/>
        <w:ind w:firstLine="425"/>
        <w:rPr>
          <w:rFonts w:ascii="Palatino Linotype" w:hAnsi="Palatino Linotype"/>
          <w:sz w:val="20"/>
          <w:szCs w:val="22"/>
          <w:lang w:bidi="en-US"/>
        </w:rPr>
      </w:pPr>
    </w:p>
    <w:p w14:paraId="46EF7249" w14:textId="696B0EB9" w:rsidR="00E96785" w:rsidRPr="00E96785" w:rsidRDefault="00D10FA4" w:rsidP="00E96785">
      <w:pPr>
        <w:spacing w:after="160" w:line="256" w:lineRule="auto"/>
        <w:jc w:val="left"/>
        <w:rPr>
          <w:rFonts w:eastAsia="Yu Mincho"/>
          <w:color w:val="auto"/>
          <w:sz w:val="22"/>
          <w:szCs w:val="22"/>
          <w:lang w:val="en-GB" w:eastAsia="en-US"/>
        </w:rPr>
      </w:pPr>
      <w:r w:rsidRPr="00E96785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8D8C304" wp14:editId="0EB9E978">
                <wp:simplePos x="0" y="0"/>
                <wp:positionH relativeFrom="column">
                  <wp:posOffset>3409315</wp:posOffset>
                </wp:positionH>
                <wp:positionV relativeFrom="paragraph">
                  <wp:posOffset>177164</wp:posOffset>
                </wp:positionV>
                <wp:extent cx="995680" cy="409575"/>
                <wp:effectExtent l="0" t="0" r="0" b="0"/>
                <wp:wrapNone/>
                <wp:docPr id="2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568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FA3210" w14:textId="77777777" w:rsidR="00E96785" w:rsidRDefault="00E96785" w:rsidP="00E96785">
                            <w:pPr>
                              <w:rPr>
                                <w:b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Cs w:val="44"/>
                              </w:rPr>
                              <w:t>(b)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D8C304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268.45pt;margin-top:13.95pt;width:78.4pt;height:32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" filled="f" stroked="f">
                <v:textbox>
                  <w:txbxContent>
                    <w:p w14:paraId="2EFA3210" w14:textId="77777777" w:rsidR="00E96785" w:rsidRDefault="00E96785" w:rsidP="00E96785">
                      <w:pPr>
                        <w:rPr>
                          <w:b/>
                          <w:szCs w:val="44"/>
                        </w:rPr>
                      </w:pPr>
                      <w:r>
                        <w:rPr>
                          <w:b/>
                          <w:szCs w:val="44"/>
                        </w:rPr>
                        <w:t>(b)</w:t>
                      </w:r>
                    </w:p>
                  </w:txbxContent>
                </v:textbox>
              </v:shape>
            </w:pict>
          </mc:Fallback>
        </mc:AlternateContent>
      </w:r>
      <w:r w:rsidRPr="00E96785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D9AE878" wp14:editId="239A7E7B">
                <wp:simplePos x="0" y="0"/>
                <wp:positionH relativeFrom="column">
                  <wp:posOffset>-153035</wp:posOffset>
                </wp:positionH>
                <wp:positionV relativeFrom="paragraph">
                  <wp:posOffset>139065</wp:posOffset>
                </wp:positionV>
                <wp:extent cx="995680" cy="381000"/>
                <wp:effectExtent l="0" t="0" r="0" b="0"/>
                <wp:wrapNone/>
                <wp:docPr id="25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568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5F4C0E" w14:textId="77777777" w:rsidR="00E96785" w:rsidRDefault="00E96785" w:rsidP="00E96785">
                            <w:pPr>
                              <w:rPr>
                                <w:b/>
                                <w:szCs w:val="44"/>
                              </w:rPr>
                            </w:pPr>
                            <w:r>
                              <w:rPr>
                                <w:b/>
                                <w:szCs w:val="44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9AE878" id="Text Box 19" o:spid="_x0000_s1027" type="#_x0000_t202" style="position:absolute;margin-left:-12.05pt;margin-top:10.95pt;width:78.4pt;height:3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" filled="f" stroked="f">
                <v:textbox>
                  <w:txbxContent>
                    <w:p w14:paraId="4F5F4C0E" w14:textId="77777777" w:rsidR="00E96785" w:rsidRDefault="00E96785" w:rsidP="00E96785">
                      <w:pPr>
                        <w:rPr>
                          <w:b/>
                          <w:szCs w:val="44"/>
                        </w:rPr>
                      </w:pPr>
                      <w:r>
                        <w:rPr>
                          <w:b/>
                          <w:szCs w:val="44"/>
                        </w:rP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  <w:r w:rsidR="00E96785" w:rsidRPr="00E96785">
        <w:rPr>
          <w:noProof/>
          <w:lang w:eastAsia="ja-JP"/>
        </w:rPr>
        <w:drawing>
          <wp:anchor distT="0" distB="0" distL="114300" distR="114300" simplePos="0" relativeHeight="251666432" behindDoc="0" locked="0" layoutInCell="1" allowOverlap="1" wp14:anchorId="793C720E" wp14:editId="6748DFCD">
            <wp:simplePos x="0" y="0"/>
            <wp:positionH relativeFrom="margin">
              <wp:posOffset>3542030</wp:posOffset>
            </wp:positionH>
            <wp:positionV relativeFrom="paragraph">
              <wp:posOffset>218440</wp:posOffset>
            </wp:positionV>
            <wp:extent cx="2108200" cy="1228090"/>
            <wp:effectExtent l="0" t="0" r="6350" b="0"/>
            <wp:wrapNone/>
            <wp:docPr id="2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0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1228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6785" w:rsidRPr="00E96785">
        <w:rPr>
          <w:noProof/>
          <w:lang w:eastAsia="ja-JP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00F30DAB" wp14:editId="07600003">
                <wp:simplePos x="0" y="0"/>
                <wp:positionH relativeFrom="column">
                  <wp:posOffset>-86360</wp:posOffset>
                </wp:positionH>
                <wp:positionV relativeFrom="paragraph">
                  <wp:posOffset>426085</wp:posOffset>
                </wp:positionV>
                <wp:extent cx="3383280" cy="1266825"/>
                <wp:effectExtent l="0" t="0" r="7620" b="28575"/>
                <wp:wrapNone/>
                <wp:docPr id="5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3280" cy="1266825"/>
                          <a:chOff x="0" y="0"/>
                          <a:chExt cx="3383280" cy="1266825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711" b="38158"/>
                          <a:stretch/>
                        </pic:blipFill>
                        <pic:spPr bwMode="auto">
                          <a:xfrm>
                            <a:off x="0" y="0"/>
                            <a:ext cx="3383280" cy="916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36430" y="904865"/>
                            <a:ext cx="802005" cy="3619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F5906D" w14:textId="77777777" w:rsidR="00E96785" w:rsidRDefault="00E96785" w:rsidP="00E96785">
                              <w:pPr>
                                <w:rPr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</w:rPr>
                                <w:t>Peristaltic Pump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2973" y="897042"/>
                            <a:ext cx="1846053" cy="34120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B26930" w14:textId="77777777" w:rsidR="00E96785" w:rsidRDefault="00E96785" w:rsidP="00E96785">
                              <w:pPr>
                                <w:jc w:val="center"/>
                                <w:rPr>
                                  <w:sz w:val="14"/>
                                  <w:szCs w:val="14"/>
                                </w:rPr>
                              </w:pPr>
                              <w:r>
                                <w:rPr>
                                  <w:sz w:val="14"/>
                                  <w:szCs w:val="14"/>
                                </w:rPr>
                                <w:t>Set of filters with different configurations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F30DAB" id="Group 21" o:spid="_x0000_s1028" style="position:absolute;margin-left:-6.8pt;margin-top:33.55pt;width:266.4pt;height:99.75pt;z-index:251669504;mso-width-relative:margin;mso-height-relative:margin" coordsize="33832,12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9" type="#_x0000_t75" style="position:absolute;width:33832;height:9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">
                  <v:imagedata r:id="rId12" o:title="" croptop="16850f" cropbottom="25007f"/>
                  <v:path arrowok="t"/>
                </v:shape>
                <v:shape id="_x0000_s1030" type="#_x0000_t202" style="position:absolute;left:3364;top:9048;width:8020;height:3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">
                  <v:textbox>
                    <w:txbxContent>
                      <w:p w14:paraId="15F5906D" w14:textId="77777777" w:rsidR="00E96785" w:rsidRDefault="00E96785" w:rsidP="00E96785">
                        <w:pPr>
                          <w:rPr>
                            <w:sz w:val="14"/>
                            <w:szCs w:val="14"/>
                          </w:rPr>
                        </w:pPr>
                        <w:r>
                          <w:rPr>
                            <w:sz w:val="14"/>
                            <w:szCs w:val="14"/>
                          </w:rPr>
                          <w:t>Peristaltic Pump</w:t>
                        </w:r>
                      </w:p>
                    </w:txbxContent>
                  </v:textbox>
                </v:shape>
                <v:shape id="_x0000_s1031" type="#_x0000_t202" style="position:absolute;left:13629;top:8970;width:18461;height:3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">
                  <v:textbox>
                    <w:txbxContent>
                      <w:p w14:paraId="08B26930" w14:textId="77777777" w:rsidR="00E96785" w:rsidRDefault="00E96785" w:rsidP="00E96785">
                        <w:pPr>
                          <w:jc w:val="center"/>
                          <w:rPr>
                            <w:sz w:val="14"/>
                            <w:szCs w:val="14"/>
                          </w:rPr>
                        </w:pPr>
                        <w:r>
                          <w:rPr>
                            <w:sz w:val="14"/>
                            <w:szCs w:val="14"/>
                          </w:rPr>
                          <w:t>Set of filters with different configurations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96785" w:rsidRPr="00E96785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ED30FC" wp14:editId="0E7CF3E0">
                <wp:simplePos x="0" y="0"/>
                <wp:positionH relativeFrom="column">
                  <wp:posOffset>698500</wp:posOffset>
                </wp:positionH>
                <wp:positionV relativeFrom="paragraph">
                  <wp:posOffset>1051560</wp:posOffset>
                </wp:positionV>
                <wp:extent cx="0" cy="310515"/>
                <wp:effectExtent l="38100" t="38100" r="57150" b="51435"/>
                <wp:wrapNone/>
                <wp:docPr id="4" name="Straight Connecto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051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headEnd type="oval" w="med" len="med"/>
                          <a:tailEnd type="oval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DA34E6" id="Straight Connector 290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5pt,82.8pt" to="55pt,1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" strokecolor="#5b9bd5" strokeweight=".5pt">
                <v:stroke startarrow="oval" endarrow="oval" joinstyle="miter"/>
              </v:line>
            </w:pict>
          </mc:Fallback>
        </mc:AlternateContent>
      </w:r>
      <w:r w:rsidR="00E96785" w:rsidRPr="00E96785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A49CAB" wp14:editId="481B4ED5">
                <wp:simplePos x="0" y="0"/>
                <wp:positionH relativeFrom="column">
                  <wp:posOffset>1544320</wp:posOffset>
                </wp:positionH>
                <wp:positionV relativeFrom="paragraph">
                  <wp:posOffset>965200</wp:posOffset>
                </wp:positionV>
                <wp:extent cx="646430" cy="396875"/>
                <wp:effectExtent l="38100" t="38100" r="58420" b="60325"/>
                <wp:wrapNone/>
                <wp:docPr id="3" name="Straight Connector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430" cy="39624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headEnd type="oval" w="med" len="med"/>
                          <a:tailEnd type="oval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71D718" id="Straight Connector 291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6pt,76pt" to="172.5pt,1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" strokecolor="#5b9bd5" strokeweight=".5pt">
                <v:stroke startarrow="oval" endarrow="oval" joinstyle="miter"/>
              </v:line>
            </w:pict>
          </mc:Fallback>
        </mc:AlternateContent>
      </w:r>
      <w:r w:rsidR="00E96785" w:rsidRPr="00E96785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AAC2987" wp14:editId="19C20C51">
                <wp:simplePos x="0" y="0"/>
                <wp:positionH relativeFrom="column">
                  <wp:posOffset>2191385</wp:posOffset>
                </wp:positionH>
                <wp:positionV relativeFrom="paragraph">
                  <wp:posOffset>939165</wp:posOffset>
                </wp:positionV>
                <wp:extent cx="0" cy="431165"/>
                <wp:effectExtent l="38100" t="38100" r="57150" b="64135"/>
                <wp:wrapNone/>
                <wp:docPr id="2" name="Straight Connector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116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headEnd type="oval" w="med" len="med"/>
                          <a:tailEnd type="oval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C081B17" id="Straight Connector 292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2.55pt,73.95pt" to="172.55pt,10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" strokecolor="#5b9bd5" strokeweight=".5pt">
                <v:stroke startarrow="oval" endarrow="oval" joinstyle="miter"/>
              </v:line>
            </w:pict>
          </mc:Fallback>
        </mc:AlternateContent>
      </w:r>
      <w:r w:rsidR="00E96785" w:rsidRPr="00E96785">
        <w:rPr>
          <w:noProof/>
          <w:lang w:eastAsia="ja-JP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5F44F6" wp14:editId="15E55A6D">
                <wp:simplePos x="0" y="0"/>
                <wp:positionH relativeFrom="column">
                  <wp:posOffset>2199640</wp:posOffset>
                </wp:positionH>
                <wp:positionV relativeFrom="paragraph">
                  <wp:posOffset>939165</wp:posOffset>
                </wp:positionV>
                <wp:extent cx="621030" cy="422910"/>
                <wp:effectExtent l="38100" t="38100" r="64770" b="53340"/>
                <wp:wrapNone/>
                <wp:docPr id="1" name="Straight Connector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20395" cy="422275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  <a:headEnd type="oval" w="med" len="med"/>
                          <a:tailEnd type="oval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6DAD36" id="Straight Connector 293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2pt,73.95pt" to="222.1pt,1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" strokecolor="#5b9bd5" strokeweight=".5pt">
                <v:stroke startarrow="oval" endarrow="oval" joinstyle="miter"/>
              </v:line>
            </w:pict>
          </mc:Fallback>
        </mc:AlternateContent>
      </w:r>
    </w:p>
    <w:p w14:paraId="6B002C90" w14:textId="77777777" w:rsidR="00E96785" w:rsidRPr="00E96785" w:rsidRDefault="00E96785" w:rsidP="00E96785">
      <w:pPr>
        <w:spacing w:after="160" w:line="256" w:lineRule="auto"/>
        <w:jc w:val="left"/>
        <w:rPr>
          <w:rFonts w:eastAsia="Yu Mincho"/>
          <w:color w:val="auto"/>
          <w:sz w:val="22"/>
          <w:szCs w:val="22"/>
          <w:lang w:val="en-GB" w:eastAsia="en-US"/>
        </w:rPr>
      </w:pPr>
      <w:bookmarkStart w:id="6" w:name="_GoBack"/>
      <w:bookmarkEnd w:id="6"/>
    </w:p>
    <w:p w14:paraId="00BA8C8C" w14:textId="77777777" w:rsidR="00E96785" w:rsidRPr="00E96785" w:rsidRDefault="00E96785" w:rsidP="00E96785">
      <w:pPr>
        <w:spacing w:after="160" w:line="256" w:lineRule="auto"/>
        <w:jc w:val="left"/>
        <w:rPr>
          <w:rFonts w:eastAsia="Yu Mincho"/>
          <w:color w:val="auto"/>
          <w:sz w:val="22"/>
          <w:szCs w:val="22"/>
          <w:lang w:val="en-GB" w:eastAsia="en-US"/>
        </w:rPr>
      </w:pPr>
    </w:p>
    <w:p w14:paraId="0FAE90A2" w14:textId="77777777" w:rsidR="00E96785" w:rsidRPr="00E96785" w:rsidRDefault="00E96785" w:rsidP="00E96785">
      <w:pPr>
        <w:spacing w:after="160" w:line="256" w:lineRule="auto"/>
        <w:jc w:val="left"/>
        <w:rPr>
          <w:rFonts w:eastAsia="Yu Mincho"/>
          <w:color w:val="auto"/>
          <w:sz w:val="22"/>
          <w:szCs w:val="22"/>
          <w:lang w:val="en-GB" w:eastAsia="en-US"/>
        </w:rPr>
      </w:pPr>
    </w:p>
    <w:p w14:paraId="36EF4C0D" w14:textId="77777777" w:rsidR="00E96785" w:rsidRPr="00E96785" w:rsidRDefault="00E96785" w:rsidP="00E96785">
      <w:pPr>
        <w:spacing w:after="160" w:line="256" w:lineRule="auto"/>
        <w:jc w:val="left"/>
        <w:rPr>
          <w:rFonts w:eastAsia="Yu Mincho"/>
          <w:color w:val="auto"/>
          <w:sz w:val="22"/>
          <w:szCs w:val="22"/>
          <w:lang w:val="en-GB" w:eastAsia="en-US"/>
        </w:rPr>
      </w:pPr>
    </w:p>
    <w:p w14:paraId="154572B8" w14:textId="77777777" w:rsidR="00E96785" w:rsidRPr="00E96785" w:rsidRDefault="00E96785" w:rsidP="00E96785">
      <w:pPr>
        <w:spacing w:after="160" w:line="256" w:lineRule="auto"/>
        <w:jc w:val="center"/>
        <w:rPr>
          <w:rFonts w:eastAsia="Yu Mincho"/>
          <w:i/>
          <w:iCs/>
          <w:color w:val="auto"/>
          <w:sz w:val="22"/>
          <w:szCs w:val="22"/>
          <w:lang w:eastAsia="en-US"/>
        </w:rPr>
      </w:pPr>
    </w:p>
    <w:p w14:paraId="244EAC80" w14:textId="2E0B4428" w:rsidR="00E96785" w:rsidRPr="00E96785" w:rsidRDefault="00E96785" w:rsidP="00E96785">
      <w:pPr>
        <w:pStyle w:val="MDPI51figurecaption"/>
        <w:rPr>
          <w:rFonts w:eastAsia="Yu Mincho"/>
          <w:lang w:eastAsia="en-US"/>
        </w:rPr>
      </w:pPr>
      <w:r w:rsidRPr="00E96785">
        <w:rPr>
          <w:rFonts w:eastAsia="Yu Mincho"/>
          <w:b/>
          <w:bCs/>
          <w:lang w:eastAsia="en-US"/>
        </w:rPr>
        <w:t xml:space="preserve">Figure </w:t>
      </w:r>
      <w:r>
        <w:rPr>
          <w:rFonts w:eastAsia="Yu Mincho"/>
          <w:b/>
          <w:bCs/>
          <w:lang w:eastAsia="en-US"/>
        </w:rPr>
        <w:t>S1</w:t>
      </w:r>
      <w:r w:rsidRPr="00E96785">
        <w:rPr>
          <w:rFonts w:eastAsia="Yu Mincho"/>
          <w:b/>
          <w:bCs/>
          <w:lang w:val="en-GB" w:eastAsia="en-US"/>
        </w:rPr>
        <w:t>.</w:t>
      </w:r>
      <w:r w:rsidRPr="00E96785">
        <w:rPr>
          <w:rFonts w:eastAsia="Yu Mincho"/>
          <w:lang w:val="en-GB" w:eastAsia="en-US"/>
        </w:rPr>
        <w:t xml:space="preserve"> </w:t>
      </w:r>
      <w:r w:rsidRPr="00E96785">
        <w:rPr>
          <w:rFonts w:eastAsia="Yu Mincho"/>
          <w:lang w:eastAsia="en-US"/>
        </w:rPr>
        <w:t>(a) A photo of actual column experiment apparatus; (b)</w:t>
      </w:r>
      <w:r w:rsidRPr="00E96785">
        <w:rPr>
          <w:rFonts w:eastAsia="Yu Mincho"/>
          <w:lang w:val="en-GB" w:eastAsia="en-US"/>
        </w:rPr>
        <w:t xml:space="preserve"> p</w:t>
      </w:r>
      <w:r w:rsidRPr="00E96785">
        <w:rPr>
          <w:rFonts w:eastAsia="Yu Mincho"/>
          <w:lang w:eastAsia="en-US"/>
        </w:rPr>
        <w:t>acking arrangement of columns for single (left) and double layers (right) of adsorbent.</w:t>
      </w:r>
    </w:p>
    <w:p w14:paraId="2137A854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p w14:paraId="2F9949CC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7DD7B2E5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4A83FBAA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6810E6AA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5C86A15C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211E82CC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15B3ACE2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2A68B1D1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208BB062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52F04F1D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0215D1CF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5C0C9059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188A93A0" w14:textId="77777777" w:rsidR="00E96785" w:rsidRDefault="00E96785" w:rsidP="00781EDD">
      <w:pPr>
        <w:pStyle w:val="MDPI41tablecaption"/>
        <w:rPr>
          <w:b/>
          <w:bCs/>
          <w:lang w:val="en-GB"/>
        </w:rPr>
      </w:pPr>
    </w:p>
    <w:p w14:paraId="0DCBFB15" w14:textId="52D8DA15" w:rsidR="00E96785" w:rsidRDefault="00E96785" w:rsidP="00E96785">
      <w:pPr>
        <w:pStyle w:val="MDPI41tablecaption"/>
        <w:ind w:left="0"/>
        <w:rPr>
          <w:b/>
          <w:bCs/>
          <w:lang w:val="en-GB"/>
        </w:rPr>
      </w:pPr>
    </w:p>
    <w:p w14:paraId="64332C39" w14:textId="29D12EC3" w:rsidR="00E96785" w:rsidRDefault="00E96785" w:rsidP="00E96785">
      <w:pPr>
        <w:pStyle w:val="MDPI41tablecaption"/>
        <w:ind w:left="0"/>
        <w:rPr>
          <w:b/>
          <w:bCs/>
          <w:lang w:val="en-GB"/>
        </w:rPr>
      </w:pPr>
    </w:p>
    <w:p w14:paraId="58FBBF29" w14:textId="3B0C9E39" w:rsidR="00E96785" w:rsidRDefault="00E96785" w:rsidP="00E96785">
      <w:pPr>
        <w:pStyle w:val="MDPI41tablecaption"/>
        <w:ind w:left="0"/>
        <w:rPr>
          <w:b/>
          <w:bCs/>
          <w:lang w:val="en-GB"/>
        </w:rPr>
      </w:pPr>
    </w:p>
    <w:p w14:paraId="6E1ED2A3" w14:textId="1927907D" w:rsidR="00E96785" w:rsidRDefault="00E96785" w:rsidP="00E96785">
      <w:pPr>
        <w:pStyle w:val="MDPI41tablecaption"/>
        <w:ind w:left="0"/>
        <w:rPr>
          <w:b/>
          <w:bCs/>
          <w:lang w:val="en-GB"/>
        </w:rPr>
      </w:pPr>
    </w:p>
    <w:p w14:paraId="1DDEBB4B" w14:textId="6AB30F23" w:rsidR="00E96785" w:rsidRDefault="00E96785" w:rsidP="00E96785">
      <w:pPr>
        <w:pStyle w:val="MDPI41tablecaption"/>
        <w:ind w:left="0"/>
        <w:rPr>
          <w:b/>
          <w:bCs/>
          <w:lang w:val="en-GB"/>
        </w:rPr>
      </w:pPr>
    </w:p>
    <w:p w14:paraId="72589478" w14:textId="77777777" w:rsidR="00E96785" w:rsidRDefault="00E96785" w:rsidP="00E96785">
      <w:pPr>
        <w:pStyle w:val="MDPI41tablecaption"/>
        <w:ind w:left="0"/>
        <w:rPr>
          <w:b/>
          <w:bCs/>
          <w:lang w:val="en-GB"/>
        </w:rPr>
      </w:pPr>
    </w:p>
    <w:p w14:paraId="6F415895" w14:textId="6A3EFF10" w:rsidR="00781EDD" w:rsidRPr="00781EDD" w:rsidRDefault="00781EDD" w:rsidP="00781EDD">
      <w:pPr>
        <w:pStyle w:val="MDPI41tablecaption"/>
        <w:rPr>
          <w:lang w:val="en-GB"/>
        </w:rPr>
      </w:pPr>
      <w:r w:rsidRPr="00781EDD">
        <w:rPr>
          <w:b/>
          <w:bCs/>
          <w:lang w:val="en-GB"/>
        </w:rPr>
        <w:lastRenderedPageBreak/>
        <w:t>Table S4.</w:t>
      </w:r>
      <w:r w:rsidRPr="00781EDD">
        <w:rPr>
          <w:lang w:val="en-GB"/>
        </w:rPr>
        <w:t xml:space="preserve">  Target compounds and their structures, main m/z ions, fragmentor and collision energy voltages, and average retention time for LC-MS analysis.</w:t>
      </w:r>
    </w:p>
    <w:p w14:paraId="38F04391" w14:textId="77777777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tbl>
      <w:tblPr>
        <w:tblW w:w="10563" w:type="dxa"/>
        <w:tblInd w:w="-851" w:type="dxa"/>
        <w:tblLayout w:type="fixed"/>
        <w:tblLook w:val="04A0" w:firstRow="1" w:lastRow="0" w:firstColumn="1" w:lastColumn="0" w:noHBand="0" w:noVBand="1"/>
      </w:tblPr>
      <w:tblGrid>
        <w:gridCol w:w="1952"/>
        <w:gridCol w:w="1370"/>
        <w:gridCol w:w="1211"/>
        <w:gridCol w:w="953"/>
        <w:gridCol w:w="37"/>
        <w:gridCol w:w="1170"/>
        <w:gridCol w:w="1350"/>
        <w:gridCol w:w="1170"/>
        <w:gridCol w:w="1350"/>
      </w:tblGrid>
      <w:tr w:rsidR="00781EDD" w:rsidRPr="00781EDD" w14:paraId="48A1B16A" w14:textId="77777777" w:rsidTr="00312C7B">
        <w:trPr>
          <w:trHeight w:val="751"/>
        </w:trPr>
        <w:tc>
          <w:tcPr>
            <w:tcW w:w="19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45CD9D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Drug</w:t>
            </w:r>
          </w:p>
        </w:tc>
        <w:tc>
          <w:tcPr>
            <w:tcW w:w="13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91D972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Chemical</w:t>
            </w:r>
          </w:p>
          <w:p w14:paraId="6F3C4D7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Structure</w:t>
            </w:r>
          </w:p>
        </w:tc>
        <w:tc>
          <w:tcPr>
            <w:tcW w:w="121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774C51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Precursor m/z</w:t>
            </w:r>
          </w:p>
        </w:tc>
        <w:tc>
          <w:tcPr>
            <w:tcW w:w="99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5B8FA5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ID Product m/z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467A08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Qualifier Product m/z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685861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 xml:space="preserve">Fragmentor Voltage (kV) 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75617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Collision Energy Voltages (kV)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129E96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Average</w:t>
            </w:r>
          </w:p>
          <w:p w14:paraId="6FEBEAF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RT (min)</w:t>
            </w:r>
          </w:p>
        </w:tc>
      </w:tr>
      <w:tr w:rsidR="00781EDD" w:rsidRPr="00781EDD" w14:paraId="52527017" w14:textId="77777777" w:rsidTr="00312C7B">
        <w:trPr>
          <w:trHeight w:val="297"/>
        </w:trPr>
        <w:tc>
          <w:tcPr>
            <w:tcW w:w="1952" w:type="dxa"/>
            <w:tcBorders>
              <w:top w:val="single" w:sz="4" w:space="0" w:color="auto"/>
            </w:tcBorders>
            <w:shd w:val="clear" w:color="auto" w:fill="auto"/>
          </w:tcPr>
          <w:p w14:paraId="7E20057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tcBorders>
              <w:top w:val="single" w:sz="4" w:space="0" w:color="auto"/>
            </w:tcBorders>
            <w:shd w:val="clear" w:color="auto" w:fill="auto"/>
          </w:tcPr>
          <w:p w14:paraId="2D7DF3B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211" w:type="dxa"/>
            <w:tcBorders>
              <w:top w:val="single" w:sz="4" w:space="0" w:color="auto"/>
            </w:tcBorders>
            <w:shd w:val="clear" w:color="auto" w:fill="auto"/>
          </w:tcPr>
          <w:p w14:paraId="53FC169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953" w:type="dxa"/>
            <w:tcBorders>
              <w:top w:val="single" w:sz="4" w:space="0" w:color="auto"/>
            </w:tcBorders>
            <w:shd w:val="clear" w:color="auto" w:fill="auto"/>
          </w:tcPr>
          <w:p w14:paraId="08FB678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14:paraId="2FBFD3F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</w:tcPr>
          <w:p w14:paraId="6D3301A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170" w:type="dxa"/>
            <w:tcBorders>
              <w:top w:val="single" w:sz="4" w:space="0" w:color="auto"/>
            </w:tcBorders>
            <w:shd w:val="clear" w:color="auto" w:fill="auto"/>
          </w:tcPr>
          <w:p w14:paraId="58D3E8A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50" w:type="dxa"/>
            <w:tcBorders>
              <w:top w:val="single" w:sz="4" w:space="0" w:color="auto"/>
            </w:tcBorders>
            <w:shd w:val="clear" w:color="auto" w:fill="auto"/>
          </w:tcPr>
          <w:p w14:paraId="5490CE9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</w:tr>
      <w:tr w:rsidR="00781EDD" w:rsidRPr="00781EDD" w14:paraId="0F53A638" w14:textId="77777777" w:rsidTr="00312C7B">
        <w:trPr>
          <w:trHeight w:val="1115"/>
        </w:trPr>
        <w:tc>
          <w:tcPr>
            <w:tcW w:w="1952" w:type="dxa"/>
            <w:shd w:val="clear" w:color="auto" w:fill="auto"/>
          </w:tcPr>
          <w:p w14:paraId="3FA2F82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Atenolol</w:t>
            </w:r>
          </w:p>
        </w:tc>
        <w:tc>
          <w:tcPr>
            <w:tcW w:w="1370" w:type="dxa"/>
            <w:shd w:val="clear" w:color="auto" w:fill="auto"/>
          </w:tcPr>
          <w:p w14:paraId="6A16A2D1" w14:textId="4CA58EC6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noProof/>
                <w:sz w:val="18"/>
                <w:lang w:eastAsia="ja-JP"/>
              </w:rPr>
              <w:drawing>
                <wp:anchor distT="0" distB="0" distL="114300" distR="114300" simplePos="0" relativeHeight="251659264" behindDoc="0" locked="0" layoutInCell="1" allowOverlap="1" wp14:anchorId="30BC530C" wp14:editId="6D0AA695">
                  <wp:simplePos x="0" y="0"/>
                  <wp:positionH relativeFrom="column">
                    <wp:posOffset>-390525</wp:posOffset>
                  </wp:positionH>
                  <wp:positionV relativeFrom="paragraph">
                    <wp:posOffset>-122555</wp:posOffset>
                  </wp:positionV>
                  <wp:extent cx="1257300" cy="394335"/>
                  <wp:effectExtent l="0" t="0" r="0" b="0"/>
                  <wp:wrapNone/>
                  <wp:docPr id="14" name="Picture 1" descr="Atenolol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tenolol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394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11" w:type="dxa"/>
            <w:shd w:val="clear" w:color="auto" w:fill="auto"/>
          </w:tcPr>
          <w:p w14:paraId="0171240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267.2</w:t>
            </w:r>
          </w:p>
        </w:tc>
        <w:tc>
          <w:tcPr>
            <w:tcW w:w="953" w:type="dxa"/>
            <w:shd w:val="clear" w:color="auto" w:fill="auto"/>
          </w:tcPr>
          <w:p w14:paraId="6C804DA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145.1</w:t>
            </w:r>
          </w:p>
        </w:tc>
        <w:tc>
          <w:tcPr>
            <w:tcW w:w="1207" w:type="dxa"/>
            <w:gridSpan w:val="2"/>
            <w:shd w:val="clear" w:color="auto" w:fill="auto"/>
          </w:tcPr>
          <w:p w14:paraId="112EE39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190.1</w:t>
            </w:r>
          </w:p>
        </w:tc>
        <w:tc>
          <w:tcPr>
            <w:tcW w:w="1350" w:type="dxa"/>
            <w:shd w:val="clear" w:color="auto" w:fill="auto"/>
          </w:tcPr>
          <w:p w14:paraId="4EDE15F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100</w:t>
            </w:r>
          </w:p>
        </w:tc>
        <w:tc>
          <w:tcPr>
            <w:tcW w:w="1170" w:type="dxa"/>
            <w:shd w:val="clear" w:color="auto" w:fill="auto"/>
          </w:tcPr>
          <w:p w14:paraId="38FD4CB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29 &amp; 17</w:t>
            </w:r>
          </w:p>
        </w:tc>
        <w:tc>
          <w:tcPr>
            <w:tcW w:w="1350" w:type="dxa"/>
            <w:shd w:val="clear" w:color="auto" w:fill="auto"/>
          </w:tcPr>
          <w:p w14:paraId="6875EEB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1.71</w:t>
            </w:r>
          </w:p>
        </w:tc>
      </w:tr>
      <w:tr w:rsidR="00781EDD" w:rsidRPr="00781EDD" w14:paraId="031C2C41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171C6D9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Carbamazepine</w:t>
            </w:r>
          </w:p>
        </w:tc>
        <w:tc>
          <w:tcPr>
            <w:tcW w:w="1370" w:type="dxa"/>
            <w:shd w:val="clear" w:color="auto" w:fill="auto"/>
          </w:tcPr>
          <w:p w14:paraId="38A5ED83" w14:textId="15382766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noProof/>
                <w:sz w:val="18"/>
                <w:lang w:eastAsia="ja-JP"/>
              </w:rPr>
              <w:drawing>
                <wp:anchor distT="0" distB="0" distL="114300" distR="114300" simplePos="0" relativeHeight="251660288" behindDoc="0" locked="0" layoutInCell="1" allowOverlap="1" wp14:anchorId="43CAC9C0" wp14:editId="1A24EA2B">
                  <wp:simplePos x="0" y="0"/>
                  <wp:positionH relativeFrom="column">
                    <wp:posOffset>-77470</wp:posOffset>
                  </wp:positionH>
                  <wp:positionV relativeFrom="paragraph">
                    <wp:posOffset>-65405</wp:posOffset>
                  </wp:positionV>
                  <wp:extent cx="619125" cy="457200"/>
                  <wp:effectExtent l="0" t="0" r="0" b="0"/>
                  <wp:wrapNone/>
                  <wp:docPr id="13" name="Picture 2" descr="Carbamazepine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arbamazepine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211" w:type="dxa"/>
            <w:shd w:val="clear" w:color="auto" w:fill="auto"/>
          </w:tcPr>
          <w:p w14:paraId="50958D6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237.1</w:t>
            </w:r>
          </w:p>
        </w:tc>
        <w:tc>
          <w:tcPr>
            <w:tcW w:w="953" w:type="dxa"/>
            <w:shd w:val="clear" w:color="auto" w:fill="auto"/>
          </w:tcPr>
          <w:p w14:paraId="145DDDC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194.1</w:t>
            </w:r>
          </w:p>
        </w:tc>
        <w:tc>
          <w:tcPr>
            <w:tcW w:w="1207" w:type="dxa"/>
            <w:gridSpan w:val="2"/>
            <w:shd w:val="clear" w:color="auto" w:fill="auto"/>
          </w:tcPr>
          <w:p w14:paraId="70126B8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179.1</w:t>
            </w:r>
          </w:p>
        </w:tc>
        <w:tc>
          <w:tcPr>
            <w:tcW w:w="1350" w:type="dxa"/>
            <w:shd w:val="clear" w:color="auto" w:fill="auto"/>
          </w:tcPr>
          <w:p w14:paraId="0DB39EB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140</w:t>
            </w:r>
          </w:p>
        </w:tc>
        <w:tc>
          <w:tcPr>
            <w:tcW w:w="1170" w:type="dxa"/>
            <w:shd w:val="clear" w:color="auto" w:fill="auto"/>
          </w:tcPr>
          <w:p w14:paraId="3EDBA9F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21 &amp; 35</w:t>
            </w:r>
          </w:p>
        </w:tc>
        <w:tc>
          <w:tcPr>
            <w:tcW w:w="1350" w:type="dxa"/>
            <w:shd w:val="clear" w:color="auto" w:fill="auto"/>
          </w:tcPr>
          <w:p w14:paraId="0C14556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2.58</w:t>
            </w:r>
          </w:p>
        </w:tc>
      </w:tr>
      <w:tr w:rsidR="00781EDD" w:rsidRPr="00781EDD" w14:paraId="7A0DE2AD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6ADA6E1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58BD3B5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6E9AA68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3DF2DFF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29878BB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50076B5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47AD67C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62733D9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460A430A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01BE027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7171F76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3C2E337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537A555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1728F26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18E72BD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7788835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4B242E1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5238ACD6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12BAA01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1C9B5FF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0FBCDAD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5B23998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7FC6D2A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098CF48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7F8D324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66CFF00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7D25ED8E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634B7B9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Ciprofloxacin</w:t>
            </w:r>
          </w:p>
        </w:tc>
        <w:tc>
          <w:tcPr>
            <w:tcW w:w="1370" w:type="dxa"/>
            <w:shd w:val="clear" w:color="auto" w:fill="auto"/>
          </w:tcPr>
          <w:p w14:paraId="61D10E45" w14:textId="47F81AB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noProof/>
                <w:sz w:val="18"/>
                <w:lang w:eastAsia="ja-JP"/>
              </w:rPr>
              <w:drawing>
                <wp:anchor distT="0" distB="0" distL="114300" distR="114300" simplePos="0" relativeHeight="251661312" behindDoc="0" locked="0" layoutInCell="1" allowOverlap="1" wp14:anchorId="55AAB526" wp14:editId="25FF2340">
                  <wp:simplePos x="0" y="0"/>
                  <wp:positionH relativeFrom="column">
                    <wp:posOffset>-342900</wp:posOffset>
                  </wp:positionH>
                  <wp:positionV relativeFrom="paragraph">
                    <wp:posOffset>-177800</wp:posOffset>
                  </wp:positionV>
                  <wp:extent cx="951230" cy="561975"/>
                  <wp:effectExtent l="0" t="0" r="0" b="0"/>
                  <wp:wrapNone/>
                  <wp:docPr id="12" name="Picture 3" descr="Ciprofloxacin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iprofloxacin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230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11" w:type="dxa"/>
            <w:shd w:val="clear" w:color="auto" w:fill="auto"/>
          </w:tcPr>
          <w:p w14:paraId="2C1D52A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332.1</w:t>
            </w:r>
          </w:p>
        </w:tc>
        <w:tc>
          <w:tcPr>
            <w:tcW w:w="953" w:type="dxa"/>
            <w:shd w:val="clear" w:color="auto" w:fill="auto"/>
          </w:tcPr>
          <w:p w14:paraId="7BF94FA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288.2</w:t>
            </w:r>
          </w:p>
        </w:tc>
        <w:tc>
          <w:tcPr>
            <w:tcW w:w="1207" w:type="dxa"/>
            <w:gridSpan w:val="2"/>
            <w:shd w:val="clear" w:color="auto" w:fill="auto"/>
          </w:tcPr>
          <w:p w14:paraId="267171D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314.1</w:t>
            </w:r>
          </w:p>
        </w:tc>
        <w:tc>
          <w:tcPr>
            <w:tcW w:w="1350" w:type="dxa"/>
            <w:shd w:val="clear" w:color="auto" w:fill="auto"/>
          </w:tcPr>
          <w:p w14:paraId="692A0E1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100</w:t>
            </w:r>
          </w:p>
        </w:tc>
        <w:tc>
          <w:tcPr>
            <w:tcW w:w="1170" w:type="dxa"/>
            <w:shd w:val="clear" w:color="auto" w:fill="auto"/>
          </w:tcPr>
          <w:p w14:paraId="0D6C5EC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17 &amp; 21</w:t>
            </w:r>
          </w:p>
        </w:tc>
        <w:tc>
          <w:tcPr>
            <w:tcW w:w="1350" w:type="dxa"/>
            <w:shd w:val="clear" w:color="auto" w:fill="auto"/>
          </w:tcPr>
          <w:p w14:paraId="117CD5E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5.28</w:t>
            </w:r>
          </w:p>
        </w:tc>
      </w:tr>
      <w:tr w:rsidR="00781EDD" w:rsidRPr="00781EDD" w14:paraId="1033B2D9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3317521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20B5907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70747AC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3F96F1B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1CC3059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00B9659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637B2A7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071A1F6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401359BD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2A60EF0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63BF6C6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41ADE15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46A9A19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74A9DEE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33D9EA3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49FBEC3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60A1F3D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606EB768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4166861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1532354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4232F5B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3808DF7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4771D9B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75B9C9C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737F772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7C0B815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30A48118" w14:textId="77777777" w:rsidTr="00312C7B">
        <w:trPr>
          <w:trHeight w:val="315"/>
        </w:trPr>
        <w:tc>
          <w:tcPr>
            <w:tcW w:w="1952" w:type="dxa"/>
            <w:shd w:val="clear" w:color="auto" w:fill="auto"/>
          </w:tcPr>
          <w:p w14:paraId="127EFCE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Diclofenac</w:t>
            </w:r>
          </w:p>
        </w:tc>
        <w:tc>
          <w:tcPr>
            <w:tcW w:w="1370" w:type="dxa"/>
            <w:shd w:val="clear" w:color="auto" w:fill="auto"/>
          </w:tcPr>
          <w:p w14:paraId="2CB907E1" w14:textId="02C99F8E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noProof/>
                <w:sz w:val="18"/>
                <w:lang w:eastAsia="ja-JP"/>
              </w:rPr>
              <w:drawing>
                <wp:anchor distT="0" distB="0" distL="114300" distR="114300" simplePos="0" relativeHeight="251662336" behindDoc="0" locked="0" layoutInCell="1" allowOverlap="1" wp14:anchorId="10F449F3" wp14:editId="5F6D6507">
                  <wp:simplePos x="0" y="0"/>
                  <wp:positionH relativeFrom="column">
                    <wp:posOffset>-182245</wp:posOffset>
                  </wp:positionH>
                  <wp:positionV relativeFrom="paragraph">
                    <wp:posOffset>-171450</wp:posOffset>
                  </wp:positionV>
                  <wp:extent cx="655955" cy="504825"/>
                  <wp:effectExtent l="0" t="0" r="0" b="0"/>
                  <wp:wrapNone/>
                  <wp:docPr id="11" name="Picture 4" descr="Diclofenac.sv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iclofenac.sv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955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11" w:type="dxa"/>
            <w:shd w:val="clear" w:color="auto" w:fill="auto"/>
          </w:tcPr>
          <w:p w14:paraId="5170140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296.0</w:t>
            </w:r>
          </w:p>
        </w:tc>
        <w:tc>
          <w:tcPr>
            <w:tcW w:w="953" w:type="dxa"/>
            <w:shd w:val="clear" w:color="auto" w:fill="auto"/>
          </w:tcPr>
          <w:p w14:paraId="53BD7A2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214.1</w:t>
            </w:r>
          </w:p>
        </w:tc>
        <w:tc>
          <w:tcPr>
            <w:tcW w:w="1207" w:type="dxa"/>
            <w:gridSpan w:val="2"/>
            <w:shd w:val="clear" w:color="auto" w:fill="auto"/>
          </w:tcPr>
          <w:p w14:paraId="2705198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250.0</w:t>
            </w:r>
          </w:p>
        </w:tc>
        <w:tc>
          <w:tcPr>
            <w:tcW w:w="1350" w:type="dxa"/>
            <w:shd w:val="clear" w:color="auto" w:fill="auto"/>
          </w:tcPr>
          <w:p w14:paraId="09B1B36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80</w:t>
            </w:r>
          </w:p>
        </w:tc>
        <w:tc>
          <w:tcPr>
            <w:tcW w:w="1170" w:type="dxa"/>
            <w:shd w:val="clear" w:color="auto" w:fill="auto"/>
          </w:tcPr>
          <w:p w14:paraId="013B477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35 &amp; 9</w:t>
            </w:r>
          </w:p>
        </w:tc>
        <w:tc>
          <w:tcPr>
            <w:tcW w:w="1350" w:type="dxa"/>
            <w:shd w:val="clear" w:color="auto" w:fill="auto"/>
          </w:tcPr>
          <w:p w14:paraId="5A314EA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7.03</w:t>
            </w:r>
          </w:p>
        </w:tc>
      </w:tr>
      <w:tr w:rsidR="00781EDD" w:rsidRPr="00781EDD" w14:paraId="14328AC1" w14:textId="77777777" w:rsidTr="00312C7B">
        <w:trPr>
          <w:trHeight w:val="315"/>
        </w:trPr>
        <w:tc>
          <w:tcPr>
            <w:tcW w:w="1952" w:type="dxa"/>
            <w:shd w:val="clear" w:color="auto" w:fill="auto"/>
          </w:tcPr>
          <w:p w14:paraId="31F93BC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417714C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1064640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765DCBD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0762B20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7054A12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79B7B44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178CEB7B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5982A57C" w14:textId="77777777" w:rsidTr="00312C7B">
        <w:trPr>
          <w:trHeight w:val="315"/>
        </w:trPr>
        <w:tc>
          <w:tcPr>
            <w:tcW w:w="1952" w:type="dxa"/>
            <w:shd w:val="clear" w:color="auto" w:fill="auto"/>
          </w:tcPr>
          <w:p w14:paraId="7201C30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48A32D1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3704E36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5195CF4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7B3D81E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01AC593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4BE7BA7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13E87FF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1DDC9141" w14:textId="77777777" w:rsidTr="00312C7B">
        <w:trPr>
          <w:trHeight w:val="315"/>
        </w:trPr>
        <w:tc>
          <w:tcPr>
            <w:tcW w:w="1952" w:type="dxa"/>
            <w:shd w:val="clear" w:color="auto" w:fill="auto"/>
          </w:tcPr>
          <w:p w14:paraId="0413761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79A532DA" w14:textId="701ADFD4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noProof/>
                <w:sz w:val="18"/>
                <w:lang w:eastAsia="ja-JP"/>
              </w:rPr>
              <w:drawing>
                <wp:anchor distT="0" distB="0" distL="114300" distR="114300" simplePos="0" relativeHeight="251663360" behindDoc="0" locked="0" layoutInCell="1" allowOverlap="1" wp14:anchorId="06C5AC46" wp14:editId="42E897F8">
                  <wp:simplePos x="0" y="0"/>
                  <wp:positionH relativeFrom="column">
                    <wp:posOffset>-402590</wp:posOffset>
                  </wp:positionH>
                  <wp:positionV relativeFrom="paragraph">
                    <wp:posOffset>28575</wp:posOffset>
                  </wp:positionV>
                  <wp:extent cx="1009650" cy="601345"/>
                  <wp:effectExtent l="0" t="0" r="0" b="0"/>
                  <wp:wrapNone/>
                  <wp:docPr id="10" name="Picture 5" descr="ÙØªÙØ¬Ø© Ø¨Ø­Ø« Ø§ÙØµÙØ± Ø¹Ù âªgemfibrozil structureâ¬â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ÙØªÙØ¬Ø© Ø¨Ø­Ø« Ø§ÙØµÙØ± Ø¹Ù âªgemfibrozil structureâ¬â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601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11" w:type="dxa"/>
            <w:shd w:val="clear" w:color="auto" w:fill="auto"/>
          </w:tcPr>
          <w:p w14:paraId="519CDCB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09CD2F2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1F95D11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5184345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57D95356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475EE0A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1C99185F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31BD1B6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Gemfibrozil</w:t>
            </w:r>
          </w:p>
        </w:tc>
        <w:tc>
          <w:tcPr>
            <w:tcW w:w="1370" w:type="dxa"/>
            <w:shd w:val="clear" w:color="auto" w:fill="auto"/>
          </w:tcPr>
          <w:p w14:paraId="3ED0AEA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66CA43D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251.2</w:t>
            </w:r>
          </w:p>
        </w:tc>
        <w:tc>
          <w:tcPr>
            <w:tcW w:w="953" w:type="dxa"/>
            <w:shd w:val="clear" w:color="auto" w:fill="auto"/>
          </w:tcPr>
          <w:p w14:paraId="789A82B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129.1</w:t>
            </w:r>
          </w:p>
        </w:tc>
        <w:tc>
          <w:tcPr>
            <w:tcW w:w="1207" w:type="dxa"/>
            <w:gridSpan w:val="2"/>
            <w:shd w:val="clear" w:color="auto" w:fill="auto"/>
          </w:tcPr>
          <w:p w14:paraId="5A96D73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55.1</w:t>
            </w:r>
          </w:p>
        </w:tc>
        <w:tc>
          <w:tcPr>
            <w:tcW w:w="1350" w:type="dxa"/>
            <w:shd w:val="clear" w:color="auto" w:fill="auto"/>
          </w:tcPr>
          <w:p w14:paraId="67CA4BB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60</w:t>
            </w:r>
          </w:p>
        </w:tc>
        <w:tc>
          <w:tcPr>
            <w:tcW w:w="1170" w:type="dxa"/>
            <w:shd w:val="clear" w:color="auto" w:fill="auto"/>
          </w:tcPr>
          <w:p w14:paraId="56C882C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9 &amp; 33</w:t>
            </w:r>
          </w:p>
        </w:tc>
        <w:tc>
          <w:tcPr>
            <w:tcW w:w="1350" w:type="dxa"/>
            <w:shd w:val="clear" w:color="auto" w:fill="auto"/>
          </w:tcPr>
          <w:p w14:paraId="654ED6F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7.41</w:t>
            </w:r>
          </w:p>
        </w:tc>
      </w:tr>
      <w:tr w:rsidR="00781EDD" w:rsidRPr="00781EDD" w14:paraId="73E06685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3848C42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5A9A35F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6914C26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5C72F7C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419891F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15258B0D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5C543A0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2643034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44E7310C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02C9E5F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1688131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7D5040F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0AD8AFF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35E2D8E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5AA8687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09BC86C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208C640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04DD76A5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7451698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shd w:val="clear" w:color="auto" w:fill="auto"/>
          </w:tcPr>
          <w:p w14:paraId="724A6DE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shd w:val="clear" w:color="auto" w:fill="auto"/>
          </w:tcPr>
          <w:p w14:paraId="2C664B1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shd w:val="clear" w:color="auto" w:fill="auto"/>
          </w:tcPr>
          <w:p w14:paraId="6B5BC96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shd w:val="clear" w:color="auto" w:fill="auto"/>
          </w:tcPr>
          <w:p w14:paraId="3B49A37F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1312126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shd w:val="clear" w:color="auto" w:fill="auto"/>
          </w:tcPr>
          <w:p w14:paraId="37580BE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shd w:val="clear" w:color="auto" w:fill="auto"/>
          </w:tcPr>
          <w:p w14:paraId="47CC54C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  <w:tr w:rsidR="00781EDD" w:rsidRPr="00781EDD" w14:paraId="6E97A0A3" w14:textId="77777777" w:rsidTr="00312C7B">
        <w:trPr>
          <w:trHeight w:val="335"/>
        </w:trPr>
        <w:tc>
          <w:tcPr>
            <w:tcW w:w="1952" w:type="dxa"/>
            <w:shd w:val="clear" w:color="auto" w:fill="auto"/>
          </w:tcPr>
          <w:p w14:paraId="3F1D4054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b/>
                <w:sz w:val="18"/>
                <w:lang w:val="en-GB" w:bidi="en-US"/>
              </w:rPr>
              <w:t>Ibuprofen</w:t>
            </w:r>
          </w:p>
        </w:tc>
        <w:tc>
          <w:tcPr>
            <w:tcW w:w="1370" w:type="dxa"/>
            <w:shd w:val="clear" w:color="auto" w:fill="auto"/>
          </w:tcPr>
          <w:p w14:paraId="6039ACAE" w14:textId="2943A1F3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noProof/>
                <w:sz w:val="18"/>
                <w:lang w:eastAsia="ja-JP"/>
              </w:rPr>
              <w:drawing>
                <wp:anchor distT="0" distB="0" distL="114300" distR="114300" simplePos="0" relativeHeight="251664384" behindDoc="0" locked="0" layoutInCell="1" allowOverlap="1" wp14:anchorId="686EA75C" wp14:editId="628F29CE">
                  <wp:simplePos x="0" y="0"/>
                  <wp:positionH relativeFrom="column">
                    <wp:posOffset>-439420</wp:posOffset>
                  </wp:positionH>
                  <wp:positionV relativeFrom="paragraph">
                    <wp:posOffset>-165100</wp:posOffset>
                  </wp:positionV>
                  <wp:extent cx="1015365" cy="428625"/>
                  <wp:effectExtent l="0" t="0" r="0" b="0"/>
                  <wp:wrapNone/>
                  <wp:docPr id="9" name="Picture 6" descr="ÙØªÙØ¬Ø© Ø¨Ø­Ø« Ø§ÙØµÙØ± Ø¹Ù âªIbuprofen structureâ¬â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ÙØªÙØ¬Ø© Ø¨Ø­Ø« Ø§ÙØµÙØ± Ø¹Ù âªIbuprofen structureâ¬â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365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211" w:type="dxa"/>
            <w:shd w:val="clear" w:color="auto" w:fill="auto"/>
          </w:tcPr>
          <w:p w14:paraId="1FA28B12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207.1</w:t>
            </w:r>
          </w:p>
        </w:tc>
        <w:tc>
          <w:tcPr>
            <w:tcW w:w="953" w:type="dxa"/>
            <w:shd w:val="clear" w:color="auto" w:fill="auto"/>
          </w:tcPr>
          <w:p w14:paraId="39BDEEA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161.0</w:t>
            </w:r>
          </w:p>
        </w:tc>
        <w:tc>
          <w:tcPr>
            <w:tcW w:w="1207" w:type="dxa"/>
            <w:gridSpan w:val="2"/>
            <w:shd w:val="clear" w:color="auto" w:fill="auto"/>
          </w:tcPr>
          <w:p w14:paraId="467A6B7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119.1</w:t>
            </w:r>
          </w:p>
        </w:tc>
        <w:tc>
          <w:tcPr>
            <w:tcW w:w="1350" w:type="dxa"/>
            <w:shd w:val="clear" w:color="auto" w:fill="auto"/>
          </w:tcPr>
          <w:p w14:paraId="6178ACE9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60</w:t>
            </w:r>
          </w:p>
        </w:tc>
        <w:tc>
          <w:tcPr>
            <w:tcW w:w="1170" w:type="dxa"/>
            <w:shd w:val="clear" w:color="auto" w:fill="auto"/>
          </w:tcPr>
          <w:p w14:paraId="6D8E3ED5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9 &amp; 21</w:t>
            </w:r>
          </w:p>
        </w:tc>
        <w:tc>
          <w:tcPr>
            <w:tcW w:w="1350" w:type="dxa"/>
            <w:shd w:val="clear" w:color="auto" w:fill="auto"/>
          </w:tcPr>
          <w:p w14:paraId="050D6991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  <w:r w:rsidRPr="00781EDD">
              <w:rPr>
                <w:rFonts w:ascii="Palatino Linotype" w:hAnsi="Palatino Linotype"/>
                <w:sz w:val="18"/>
                <w:lang w:val="en-GB" w:bidi="en-US"/>
              </w:rPr>
              <w:t>6.63</w:t>
            </w:r>
          </w:p>
        </w:tc>
      </w:tr>
      <w:tr w:rsidR="00781EDD" w:rsidRPr="00781EDD" w14:paraId="59187623" w14:textId="77777777" w:rsidTr="00312C7B">
        <w:trPr>
          <w:trHeight w:val="335"/>
        </w:trPr>
        <w:tc>
          <w:tcPr>
            <w:tcW w:w="1952" w:type="dxa"/>
            <w:tcBorders>
              <w:bottom w:val="single" w:sz="4" w:space="0" w:color="auto"/>
            </w:tcBorders>
            <w:shd w:val="clear" w:color="auto" w:fill="auto"/>
          </w:tcPr>
          <w:p w14:paraId="49FA7990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b/>
                <w:sz w:val="18"/>
                <w:lang w:val="en-GB" w:bidi="en-US"/>
              </w:rPr>
            </w:pPr>
          </w:p>
        </w:tc>
        <w:tc>
          <w:tcPr>
            <w:tcW w:w="1370" w:type="dxa"/>
            <w:tcBorders>
              <w:bottom w:val="single" w:sz="4" w:space="0" w:color="auto"/>
            </w:tcBorders>
            <w:shd w:val="clear" w:color="auto" w:fill="auto"/>
          </w:tcPr>
          <w:p w14:paraId="291655F7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11" w:type="dxa"/>
            <w:tcBorders>
              <w:bottom w:val="single" w:sz="4" w:space="0" w:color="auto"/>
            </w:tcBorders>
            <w:shd w:val="clear" w:color="auto" w:fill="auto"/>
          </w:tcPr>
          <w:p w14:paraId="58ECB79A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953" w:type="dxa"/>
            <w:tcBorders>
              <w:bottom w:val="single" w:sz="4" w:space="0" w:color="auto"/>
            </w:tcBorders>
            <w:shd w:val="clear" w:color="auto" w:fill="auto"/>
          </w:tcPr>
          <w:p w14:paraId="0C4C64B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207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69C17FAC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auto"/>
          </w:tcPr>
          <w:p w14:paraId="3F4BE198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</w:tcPr>
          <w:p w14:paraId="5D1A6493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  <w:tc>
          <w:tcPr>
            <w:tcW w:w="1350" w:type="dxa"/>
            <w:tcBorders>
              <w:bottom w:val="single" w:sz="4" w:space="0" w:color="auto"/>
            </w:tcBorders>
            <w:shd w:val="clear" w:color="auto" w:fill="auto"/>
          </w:tcPr>
          <w:p w14:paraId="58914BDE" w14:textId="77777777" w:rsidR="00781EDD" w:rsidRPr="00781EDD" w:rsidRDefault="00781EDD" w:rsidP="00781EDD">
            <w:pPr>
              <w:adjustRightInd w:val="0"/>
              <w:snapToGrid w:val="0"/>
              <w:spacing w:before="120" w:line="200" w:lineRule="atLeast"/>
              <w:ind w:left="113"/>
              <w:jc w:val="left"/>
              <w:rPr>
                <w:rFonts w:ascii="Palatino Linotype" w:hAnsi="Palatino Linotype"/>
                <w:sz w:val="18"/>
                <w:lang w:val="en-GB" w:bidi="en-US"/>
              </w:rPr>
            </w:pPr>
          </w:p>
        </w:tc>
      </w:tr>
    </w:tbl>
    <w:p w14:paraId="1A790B89" w14:textId="73ADC10C" w:rsidR="00781EDD" w:rsidRDefault="00781EDD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6BD3ECA2" w14:textId="6435F6A9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0544A457" w14:textId="387CFB1E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2DBA8950" w14:textId="4C4FCFF9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2CEA7008" w14:textId="60953F22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58A3F6FB" w14:textId="3B612890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195DFEB2" w14:textId="1A455262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707628A7" w14:textId="46542D49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265A16FF" w14:textId="57202F10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08BA6370" w14:textId="1EFC448B" w:rsidR="00E96785" w:rsidRDefault="00E96785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</w:p>
    <w:p w14:paraId="1592592E" w14:textId="2C08C123" w:rsidR="00826C33" w:rsidRDefault="00826C33" w:rsidP="00826C33">
      <w:pPr>
        <w:adjustRightInd w:val="0"/>
        <w:snapToGrid w:val="0"/>
        <w:spacing w:before="120" w:line="200" w:lineRule="atLeast"/>
        <w:jc w:val="left"/>
        <w:rPr>
          <w:rFonts w:ascii="Palatino Linotype" w:hAnsi="Palatino Linotype"/>
          <w:sz w:val="18"/>
          <w:lang w:bidi="en-US"/>
        </w:rPr>
      </w:pPr>
    </w:p>
    <w:p w14:paraId="3E00FD9E" w14:textId="0DA1A09B" w:rsidR="00826C33" w:rsidRPr="00826C33" w:rsidRDefault="00826C33" w:rsidP="00826C33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val="en-GB" w:bidi="en-US"/>
        </w:rPr>
      </w:pPr>
      <w:r>
        <w:rPr>
          <w:noProof/>
          <w:lang w:eastAsia="ja-JP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A774B9C" wp14:editId="0A195F6E">
                <wp:simplePos x="0" y="0"/>
                <wp:positionH relativeFrom="column">
                  <wp:posOffset>1189990</wp:posOffset>
                </wp:positionH>
                <wp:positionV relativeFrom="paragraph">
                  <wp:posOffset>678180</wp:posOffset>
                </wp:positionV>
                <wp:extent cx="914400" cy="914400"/>
                <wp:effectExtent l="0" t="0" r="635" b="0"/>
                <wp:wrapNone/>
                <wp:docPr id="887" name="Text Box 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419965" w14:textId="51AF528E" w:rsidR="00826C33" w:rsidRPr="00826C33" w:rsidRDefault="00826C33">
                            <w:pPr>
                              <w:rPr>
                                <w:sz w:val="20"/>
                              </w:rPr>
                            </w:pPr>
                            <w:r w:rsidRPr="00826C33">
                              <w:rPr>
                                <w:sz w:val="20"/>
                              </w:rPr>
                              <w:t>Concentration (mg/L)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774B9C" id="Text Box 887" o:spid="_x0000_s1032" type="#_x0000_t202" style="position:absolute;left:0;text-align:left;margin-left:93.7pt;margin-top:53.4pt;width:1in;height:1in;rotation:-90;z-index:2516746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" filled="f" stroked="f" strokeweight=".5pt">
                <v:textbox>
                  <w:txbxContent>
                    <w:p w14:paraId="5A419965" w14:textId="51AF528E" w:rsidR="00826C33" w:rsidRPr="00826C33" w:rsidRDefault="00826C33">
                      <w:pPr>
                        <w:rPr>
                          <w:sz w:val="20"/>
                        </w:rPr>
                      </w:pPr>
                      <w:r w:rsidRPr="00826C33">
                        <w:rPr>
                          <w:sz w:val="20"/>
                        </w:rPr>
                        <w:t>Concentration (mg/L)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ja-JP"/>
        </w:rPr>
        <mc:AlternateContent>
          <mc:Choice Requires="wpc">
            <w:drawing>
              <wp:inline distT="0" distB="0" distL="0" distR="0" wp14:anchorId="01BE018D" wp14:editId="26B182BB">
                <wp:extent cx="5250347" cy="2627630"/>
                <wp:effectExtent l="0" t="0" r="0" b="1270"/>
                <wp:docPr id="886" name="Canvas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60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1766821" y="2238726"/>
                            <a:ext cx="143603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7EDE8F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0.5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4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2287731" y="2238726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2D0850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776740" y="2238726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A4C245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3265849" y="2238726"/>
                            <a:ext cx="577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BDCFC4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754858" y="2238726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D89853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492216" y="1980823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588763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492216" y="1667719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EB5A2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10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1492216" y="1354615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9AEB6F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1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492216" y="1041512"/>
                            <a:ext cx="57801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346C429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1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450915" y="727808"/>
                            <a:ext cx="114902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E033A3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1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1450915" y="414705"/>
                            <a:ext cx="114902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29A66C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14" name="Line 15"/>
                        <wps:cNvCnPr>
                          <a:cxnSpLocks noChangeShapeType="1"/>
                        </wps:cNvCnPr>
                        <wps:spPr bwMode="auto">
                          <a:xfrm flipV="1">
                            <a:off x="1596118" y="2185925"/>
                            <a:ext cx="0" cy="184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5" name="Line 16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0622" y="2185925"/>
                            <a:ext cx="0" cy="369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6" name="Line 17"/>
                        <wps:cNvCnPr>
                          <a:cxnSpLocks noChangeShapeType="1"/>
                        </wps:cNvCnPr>
                        <wps:spPr bwMode="auto">
                          <a:xfrm flipV="1">
                            <a:off x="2085727" y="2185925"/>
                            <a:ext cx="0" cy="184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7" name="Line 18"/>
                        <wps:cNvCnPr>
                          <a:cxnSpLocks noChangeShapeType="1"/>
                        </wps:cNvCnPr>
                        <wps:spPr bwMode="auto">
                          <a:xfrm flipV="1">
                            <a:off x="2329732" y="2185925"/>
                            <a:ext cx="0" cy="369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8" name="Line 19"/>
                        <wps:cNvCnPr>
                          <a:cxnSpLocks noChangeShapeType="1"/>
                        </wps:cNvCnPr>
                        <wps:spPr bwMode="auto">
                          <a:xfrm flipV="1">
                            <a:off x="2574836" y="2185925"/>
                            <a:ext cx="0" cy="184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9" name="Line 20"/>
                        <wps:cNvCnPr>
                          <a:cxnSpLocks noChangeShapeType="1"/>
                        </wps:cNvCnPr>
                        <wps:spPr bwMode="auto">
                          <a:xfrm flipV="1">
                            <a:off x="2818841" y="2185925"/>
                            <a:ext cx="0" cy="369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0" name="Line 21"/>
                        <wps:cNvCnPr>
                          <a:cxnSpLocks noChangeShapeType="1"/>
                        </wps:cNvCnPr>
                        <wps:spPr bwMode="auto">
                          <a:xfrm flipV="1">
                            <a:off x="3062845" y="2185925"/>
                            <a:ext cx="0" cy="184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1" name="Line 22"/>
                        <wps:cNvCnPr>
                          <a:cxnSpLocks noChangeShapeType="1"/>
                        </wps:cNvCnPr>
                        <wps:spPr bwMode="auto">
                          <a:xfrm flipV="1">
                            <a:off x="3307950" y="2185925"/>
                            <a:ext cx="0" cy="369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2" name="Line 23"/>
                        <wps:cNvCnPr>
                          <a:cxnSpLocks noChangeShapeType="1"/>
                        </wps:cNvCnPr>
                        <wps:spPr bwMode="auto">
                          <a:xfrm flipV="1">
                            <a:off x="3551954" y="2185925"/>
                            <a:ext cx="0" cy="184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3" name="Line 24"/>
                        <wps:cNvCnPr>
                          <a:cxnSpLocks noChangeShapeType="1"/>
                        </wps:cNvCnPr>
                        <wps:spPr bwMode="auto">
                          <a:xfrm flipV="1">
                            <a:off x="3797059" y="2185925"/>
                            <a:ext cx="0" cy="369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4" name="Line 25"/>
                        <wps:cNvCnPr>
                          <a:cxnSpLocks noChangeShapeType="1"/>
                        </wps:cNvCnPr>
                        <wps:spPr bwMode="auto">
                          <a:xfrm flipV="1">
                            <a:off x="4041063" y="2185925"/>
                            <a:ext cx="0" cy="1840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5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1596118" y="2185925"/>
                            <a:ext cx="2444946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1577718" y="2185925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0" name="Line 28"/>
                        <wps:cNvCnPr>
                          <a:cxnSpLocks noChangeShapeType="1"/>
                        </wps:cNvCnPr>
                        <wps:spPr bwMode="auto">
                          <a:xfrm>
                            <a:off x="1559317" y="2028423"/>
                            <a:ext cx="36801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1577718" y="1872121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2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1559317" y="1715220"/>
                            <a:ext cx="36801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Line 31"/>
                        <wps:cNvCnPr>
                          <a:cxnSpLocks noChangeShapeType="1"/>
                        </wps:cNvCnPr>
                        <wps:spPr bwMode="auto">
                          <a:xfrm>
                            <a:off x="1577718" y="1558918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" name="Line 32"/>
                        <wps:cNvCnPr>
                          <a:cxnSpLocks noChangeShapeType="1"/>
                        </wps:cNvCnPr>
                        <wps:spPr bwMode="auto">
                          <a:xfrm>
                            <a:off x="1559317" y="1402016"/>
                            <a:ext cx="36801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1577718" y="1245614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" name="Line 34"/>
                        <wps:cNvCnPr>
                          <a:cxnSpLocks noChangeShapeType="1"/>
                        </wps:cNvCnPr>
                        <wps:spPr bwMode="auto">
                          <a:xfrm>
                            <a:off x="1559317" y="1088712"/>
                            <a:ext cx="36801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Line 35"/>
                        <wps:cNvCnPr>
                          <a:cxnSpLocks noChangeShapeType="1"/>
                        </wps:cNvCnPr>
                        <wps:spPr bwMode="auto">
                          <a:xfrm>
                            <a:off x="1577718" y="931311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Line 36"/>
                        <wps:cNvCnPr>
                          <a:cxnSpLocks noChangeShapeType="1"/>
                        </wps:cNvCnPr>
                        <wps:spPr bwMode="auto">
                          <a:xfrm>
                            <a:off x="1559317" y="774909"/>
                            <a:ext cx="36801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Line 37"/>
                        <wps:cNvCnPr>
                          <a:cxnSpLocks noChangeShapeType="1"/>
                        </wps:cNvCnPr>
                        <wps:spPr bwMode="auto">
                          <a:xfrm>
                            <a:off x="1577718" y="618007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Line 38"/>
                        <wps:cNvCnPr>
                          <a:cxnSpLocks noChangeShapeType="1"/>
                        </wps:cNvCnPr>
                        <wps:spPr bwMode="auto">
                          <a:xfrm>
                            <a:off x="1559317" y="461705"/>
                            <a:ext cx="36801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Line 39"/>
                        <wps:cNvCnPr>
                          <a:cxnSpLocks noChangeShapeType="1"/>
                        </wps:cNvCnPr>
                        <wps:spPr bwMode="auto">
                          <a:xfrm>
                            <a:off x="1577718" y="304803"/>
                            <a:ext cx="1840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Line 40"/>
                        <wps:cNvCnPr>
                          <a:cxnSpLocks noChangeShapeType="1"/>
                        </wps:cNvCnPr>
                        <wps:spPr bwMode="auto">
                          <a:xfrm flipV="1">
                            <a:off x="1596118" y="304803"/>
                            <a:ext cx="0" cy="1881121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3" name="Line 41"/>
                        <wps:cNvCnPr>
                          <a:cxnSpLocks noChangeShapeType="1"/>
                        </wps:cNvCnPr>
                        <wps:spPr bwMode="auto">
                          <a:xfrm>
                            <a:off x="1596118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1840622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2085727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Line 44"/>
                        <wps:cNvCnPr>
                          <a:cxnSpLocks noChangeShapeType="1"/>
                        </wps:cNvCnPr>
                        <wps:spPr bwMode="auto">
                          <a:xfrm>
                            <a:off x="2329732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2574836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Line 46"/>
                        <wps:cNvCnPr>
                          <a:cxnSpLocks noChangeShapeType="1"/>
                        </wps:cNvCnPr>
                        <wps:spPr bwMode="auto">
                          <a:xfrm>
                            <a:off x="2818841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Line 47"/>
                        <wps:cNvCnPr>
                          <a:cxnSpLocks noChangeShapeType="1"/>
                        </wps:cNvCnPr>
                        <wps:spPr bwMode="auto">
                          <a:xfrm>
                            <a:off x="3062845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3307950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1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3551954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3797059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" name="Line 51"/>
                        <wps:cNvCnPr>
                          <a:cxnSpLocks noChangeShapeType="1"/>
                        </wps:cNvCnPr>
                        <wps:spPr bwMode="auto">
                          <a:xfrm>
                            <a:off x="4041063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Line 52"/>
                        <wps:cNvCnPr>
                          <a:cxnSpLocks noChangeShapeType="1"/>
                        </wps:cNvCnPr>
                        <wps:spPr bwMode="auto">
                          <a:xfrm>
                            <a:off x="1596118" y="304803"/>
                            <a:ext cx="2444946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5" name="Line 53"/>
                        <wps:cNvCnPr>
                          <a:cxnSpLocks noChangeShapeType="1"/>
                        </wps:cNvCnPr>
                        <wps:spPr bwMode="auto">
                          <a:xfrm>
                            <a:off x="4041063" y="2185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Line 54"/>
                        <wps:cNvCnPr>
                          <a:cxnSpLocks noChangeShapeType="1"/>
                        </wps:cNvCnPr>
                        <wps:spPr bwMode="auto">
                          <a:xfrm>
                            <a:off x="4041063" y="20284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7" name="Line 55"/>
                        <wps:cNvCnPr>
                          <a:cxnSpLocks noChangeShapeType="1"/>
                        </wps:cNvCnPr>
                        <wps:spPr bwMode="auto">
                          <a:xfrm>
                            <a:off x="4041063" y="18721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4041063" y="17152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Line 57"/>
                        <wps:cNvCnPr>
                          <a:cxnSpLocks noChangeShapeType="1"/>
                        </wps:cNvCnPr>
                        <wps:spPr bwMode="auto">
                          <a:xfrm>
                            <a:off x="4041063" y="155891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Line 58"/>
                        <wps:cNvCnPr>
                          <a:cxnSpLocks noChangeShapeType="1"/>
                        </wps:cNvCnPr>
                        <wps:spPr bwMode="auto">
                          <a:xfrm>
                            <a:off x="4041063" y="14020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Line 59"/>
                        <wps:cNvCnPr>
                          <a:cxnSpLocks noChangeShapeType="1"/>
                        </wps:cNvCnPr>
                        <wps:spPr bwMode="auto">
                          <a:xfrm>
                            <a:off x="4041063" y="124561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60"/>
                        <wps:cNvCnPr>
                          <a:cxnSpLocks noChangeShapeType="1"/>
                        </wps:cNvCnPr>
                        <wps:spPr bwMode="auto">
                          <a:xfrm>
                            <a:off x="4041063" y="108871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4041063" y="93131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5" name="Line 62"/>
                        <wps:cNvCnPr>
                          <a:cxnSpLocks noChangeShapeType="1"/>
                        </wps:cNvCnPr>
                        <wps:spPr bwMode="auto">
                          <a:xfrm>
                            <a:off x="4041063" y="7749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Line 63"/>
                        <wps:cNvCnPr>
                          <a:cxnSpLocks noChangeShapeType="1"/>
                        </wps:cNvCnPr>
                        <wps:spPr bwMode="auto">
                          <a:xfrm>
                            <a:off x="4041063" y="61800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Line 64"/>
                        <wps:cNvCnPr>
                          <a:cxnSpLocks noChangeShapeType="1"/>
                        </wps:cNvCnPr>
                        <wps:spPr bwMode="auto">
                          <a:xfrm>
                            <a:off x="4041063" y="46170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Line 65"/>
                        <wps:cNvCnPr>
                          <a:cxnSpLocks noChangeShapeType="1"/>
                        </wps:cNvCnPr>
                        <wps:spPr bwMode="auto">
                          <a:xfrm>
                            <a:off x="4041063" y="3048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9" name="Line 66"/>
                        <wps:cNvCnPr>
                          <a:cxnSpLocks noChangeShapeType="1"/>
                        </wps:cNvCnPr>
                        <wps:spPr bwMode="auto">
                          <a:xfrm flipV="1">
                            <a:off x="4041063" y="304803"/>
                            <a:ext cx="0" cy="1881121"/>
                          </a:xfrm>
                          <a:prstGeom prst="line">
                            <a:avLst/>
                          </a:pr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Line 6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71923" y="408105"/>
                            <a:ext cx="426008" cy="82101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1" name="Line 68"/>
                        <wps:cNvCnPr>
                          <a:cxnSpLocks noChangeShapeType="1"/>
                        </wps:cNvCnPr>
                        <wps:spPr bwMode="auto">
                          <a:xfrm flipH="1">
                            <a:off x="2362132" y="429905"/>
                            <a:ext cx="423808" cy="62501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Line 6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851241" y="427105"/>
                            <a:ext cx="423808" cy="610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3" name="Line 70"/>
                        <wps:cNvCnPr>
                          <a:cxnSpLocks noChangeShapeType="1"/>
                        </wps:cNvCnPr>
                        <wps:spPr bwMode="auto">
                          <a:xfrm flipH="1">
                            <a:off x="3340350" y="412605"/>
                            <a:ext cx="423708" cy="2060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1820522" y="381904"/>
                            <a:ext cx="38601" cy="385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38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45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2309631" y="477305"/>
                            <a:ext cx="38601" cy="380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38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46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798740" y="405905"/>
                            <a:ext cx="38501" cy="385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38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47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3287849" y="414805"/>
                            <a:ext cx="38501" cy="380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38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48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3776959" y="391904"/>
                            <a:ext cx="38501" cy="380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38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49" name="Line 7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57923" y="529306"/>
                            <a:ext cx="454008" cy="690108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0" name="Line 77"/>
                        <wps:cNvCnPr>
                          <a:cxnSpLocks noChangeShapeType="1"/>
                        </wps:cNvCnPr>
                        <wps:spPr bwMode="auto">
                          <a:xfrm flipH="1">
                            <a:off x="2362132" y="1168013"/>
                            <a:ext cx="423808" cy="73201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1" name="Line 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847341" y="1178113"/>
                            <a:ext cx="432108" cy="234503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2" name="Line 7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333050" y="1448917"/>
                            <a:ext cx="438908" cy="370204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3" name="Oval 80"/>
                        <wps:cNvSpPr>
                          <a:spLocks noChangeArrowheads="1"/>
                        </wps:cNvSpPr>
                        <wps:spPr bwMode="auto">
                          <a:xfrm>
                            <a:off x="1817222" y="479005"/>
                            <a:ext cx="45201" cy="4520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54" name="Oval 81"/>
                        <wps:cNvSpPr>
                          <a:spLocks noChangeArrowheads="1"/>
                        </wps:cNvSpPr>
                        <wps:spPr bwMode="auto">
                          <a:xfrm>
                            <a:off x="2306331" y="1223914"/>
                            <a:ext cx="45201" cy="4460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55" name="Oval 82"/>
                        <wps:cNvSpPr>
                          <a:spLocks noChangeArrowheads="1"/>
                        </wps:cNvSpPr>
                        <wps:spPr bwMode="auto">
                          <a:xfrm>
                            <a:off x="2795440" y="1139513"/>
                            <a:ext cx="45201" cy="4530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56" name="Oval 83"/>
                        <wps:cNvSpPr>
                          <a:spLocks noChangeArrowheads="1"/>
                        </wps:cNvSpPr>
                        <wps:spPr bwMode="auto">
                          <a:xfrm>
                            <a:off x="3285049" y="1405316"/>
                            <a:ext cx="44701" cy="4470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57" name="Oval 84"/>
                        <wps:cNvSpPr>
                          <a:spLocks noChangeArrowheads="1"/>
                        </wps:cNvSpPr>
                        <wps:spPr bwMode="auto">
                          <a:xfrm>
                            <a:off x="3774158" y="1816821"/>
                            <a:ext cx="44701" cy="44701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58" name="Line 8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70823" y="1430416"/>
                            <a:ext cx="428208" cy="144102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9" name="Line 8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362132" y="1587318"/>
                            <a:ext cx="423808" cy="2180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Line 8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846241" y="1629819"/>
                            <a:ext cx="434308" cy="307104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1" name="Line 8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340350" y="1959822"/>
                            <a:ext cx="423708" cy="55801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89"/>
                        <wps:cNvSpPr>
                          <a:spLocks/>
                        </wps:cNvSpPr>
                        <wps:spPr bwMode="auto">
                          <a:xfrm>
                            <a:off x="1813322" y="1388616"/>
                            <a:ext cx="53601" cy="45801"/>
                          </a:xfrm>
                          <a:custGeom>
                            <a:avLst/>
                            <a:gdLst>
                              <a:gd name="T0" fmla="*/ 27358 w 96"/>
                              <a:gd name="T1" fmla="*/ 0 h 82"/>
                              <a:gd name="T2" fmla="*/ 53599 w 96"/>
                              <a:gd name="T3" fmla="*/ 45785 h 82"/>
                              <a:gd name="T4" fmla="*/ 0 w 96"/>
                              <a:gd name="T5" fmla="*/ 45785 h 82"/>
                              <a:gd name="T6" fmla="*/ 27358 w 96"/>
                              <a:gd name="T7" fmla="*/ 0 h 82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82">
                                <a:moveTo>
                                  <a:pt x="49" y="0"/>
                                </a:moveTo>
                                <a:lnTo>
                                  <a:pt x="96" y="82"/>
                                </a:lnTo>
                                <a:lnTo>
                                  <a:pt x="0" y="82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00"/>
                          </a:solidFill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Freeform 90"/>
                        <wps:cNvSpPr>
                          <a:spLocks/>
                        </wps:cNvSpPr>
                        <wps:spPr bwMode="auto">
                          <a:xfrm>
                            <a:off x="2302431" y="1554418"/>
                            <a:ext cx="53601" cy="46301"/>
                          </a:xfrm>
                          <a:custGeom>
                            <a:avLst/>
                            <a:gdLst>
                              <a:gd name="T0" fmla="*/ 27358 w 96"/>
                              <a:gd name="T1" fmla="*/ 0 h 83"/>
                              <a:gd name="T2" fmla="*/ 53599 w 96"/>
                              <a:gd name="T3" fmla="*/ 46343 h 83"/>
                              <a:gd name="T4" fmla="*/ 0 w 96"/>
                              <a:gd name="T5" fmla="*/ 46343 h 83"/>
                              <a:gd name="T6" fmla="*/ 27358 w 96"/>
                              <a:gd name="T7" fmla="*/ 0 h 83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83">
                                <a:moveTo>
                                  <a:pt x="49" y="0"/>
                                </a:moveTo>
                                <a:lnTo>
                                  <a:pt x="96" y="83"/>
                                </a:lnTo>
                                <a:lnTo>
                                  <a:pt x="0" y="83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00"/>
                          </a:solidFill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4" name="Freeform 91"/>
                        <wps:cNvSpPr>
                          <a:spLocks/>
                        </wps:cNvSpPr>
                        <wps:spPr bwMode="auto">
                          <a:xfrm>
                            <a:off x="2791540" y="1580618"/>
                            <a:ext cx="53601" cy="45801"/>
                          </a:xfrm>
                          <a:custGeom>
                            <a:avLst/>
                            <a:gdLst>
                              <a:gd name="T0" fmla="*/ 27358 w 96"/>
                              <a:gd name="T1" fmla="*/ 0 h 82"/>
                              <a:gd name="T2" fmla="*/ 53599 w 96"/>
                              <a:gd name="T3" fmla="*/ 45785 h 82"/>
                              <a:gd name="T4" fmla="*/ 0 w 96"/>
                              <a:gd name="T5" fmla="*/ 45785 h 82"/>
                              <a:gd name="T6" fmla="*/ 27358 w 96"/>
                              <a:gd name="T7" fmla="*/ 0 h 82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82">
                                <a:moveTo>
                                  <a:pt x="49" y="0"/>
                                </a:moveTo>
                                <a:lnTo>
                                  <a:pt x="96" y="82"/>
                                </a:lnTo>
                                <a:lnTo>
                                  <a:pt x="0" y="82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00"/>
                          </a:solidFill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Freeform 92"/>
                        <wps:cNvSpPr>
                          <a:spLocks/>
                        </wps:cNvSpPr>
                        <wps:spPr bwMode="auto">
                          <a:xfrm>
                            <a:off x="3280549" y="1924622"/>
                            <a:ext cx="53601" cy="45801"/>
                          </a:xfrm>
                          <a:custGeom>
                            <a:avLst/>
                            <a:gdLst>
                              <a:gd name="T0" fmla="*/ 27358 w 96"/>
                              <a:gd name="T1" fmla="*/ 0 h 82"/>
                              <a:gd name="T2" fmla="*/ 53599 w 96"/>
                              <a:gd name="T3" fmla="*/ 45785 h 82"/>
                              <a:gd name="T4" fmla="*/ 0 w 96"/>
                              <a:gd name="T5" fmla="*/ 45785 h 82"/>
                              <a:gd name="T6" fmla="*/ 27358 w 96"/>
                              <a:gd name="T7" fmla="*/ 0 h 82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82">
                                <a:moveTo>
                                  <a:pt x="49" y="0"/>
                                </a:moveTo>
                                <a:lnTo>
                                  <a:pt x="96" y="82"/>
                                </a:lnTo>
                                <a:lnTo>
                                  <a:pt x="0" y="82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00"/>
                          </a:solidFill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6" name="Freeform 93"/>
                        <wps:cNvSpPr>
                          <a:spLocks/>
                        </wps:cNvSpPr>
                        <wps:spPr bwMode="auto">
                          <a:xfrm>
                            <a:off x="3769658" y="1989423"/>
                            <a:ext cx="53601" cy="45701"/>
                          </a:xfrm>
                          <a:custGeom>
                            <a:avLst/>
                            <a:gdLst>
                              <a:gd name="T0" fmla="*/ 27358 w 96"/>
                              <a:gd name="T1" fmla="*/ 0 h 82"/>
                              <a:gd name="T2" fmla="*/ 53599 w 96"/>
                              <a:gd name="T3" fmla="*/ 45785 h 82"/>
                              <a:gd name="T4" fmla="*/ 0 w 96"/>
                              <a:gd name="T5" fmla="*/ 45785 h 82"/>
                              <a:gd name="T6" fmla="*/ 27358 w 96"/>
                              <a:gd name="T7" fmla="*/ 0 h 82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82">
                                <a:moveTo>
                                  <a:pt x="49" y="0"/>
                                </a:moveTo>
                                <a:lnTo>
                                  <a:pt x="96" y="82"/>
                                </a:lnTo>
                                <a:lnTo>
                                  <a:pt x="0" y="82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00"/>
                          </a:solidFill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Rectangle 9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746943" y="1507817"/>
                            <a:ext cx="5778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E2252C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68" name="Rectangle 95"/>
                        <wps:cNvSpPr>
                          <a:spLocks noChangeArrowheads="1"/>
                        </wps:cNvSpPr>
                        <wps:spPr bwMode="auto">
                          <a:xfrm>
                            <a:off x="2806240" y="121901"/>
                            <a:ext cx="5778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B8DBB6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69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2447434" y="2368227"/>
                            <a:ext cx="895917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D1769B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  <w:szCs w:val="24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20"/>
                                </w:rPr>
                                <w:t>Sand Dosages (g)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70" name="Line 97"/>
                        <wps:cNvCnPr>
                          <a:cxnSpLocks noChangeShapeType="1"/>
                        </wps:cNvCnPr>
                        <wps:spPr bwMode="auto">
                          <a:xfrm>
                            <a:off x="2778840" y="773809"/>
                            <a:ext cx="73201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" name="Line 98"/>
                        <wps:cNvCnPr>
                          <a:cxnSpLocks noChangeShapeType="1"/>
                        </wps:cNvCnPr>
                        <wps:spPr bwMode="auto">
                          <a:xfrm>
                            <a:off x="2911242" y="773809"/>
                            <a:ext cx="73101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2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2862041" y="754309"/>
                            <a:ext cx="38601" cy="385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38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73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2984644" y="721308"/>
                            <a:ext cx="5778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C01FEF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74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3019569" y="615416"/>
                            <a:ext cx="898517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95BE9D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ATL Concentration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75" name="Line 102"/>
                        <wps:cNvCnPr>
                          <a:cxnSpLocks noChangeShapeType="1"/>
                        </wps:cNvCnPr>
                        <wps:spPr bwMode="auto">
                          <a:xfrm>
                            <a:off x="2778840" y="886610"/>
                            <a:ext cx="73201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6" name="Line 103"/>
                        <wps:cNvCnPr>
                          <a:cxnSpLocks noChangeShapeType="1"/>
                        </wps:cNvCnPr>
                        <wps:spPr bwMode="auto">
                          <a:xfrm>
                            <a:off x="2911242" y="886610"/>
                            <a:ext cx="73101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" name="Oval 104"/>
                        <wps:cNvSpPr>
                          <a:spLocks noChangeArrowheads="1"/>
                        </wps:cNvSpPr>
                        <wps:spPr bwMode="auto">
                          <a:xfrm>
                            <a:off x="2859841" y="864810"/>
                            <a:ext cx="42401" cy="425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381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69842" tIns="34921" rIns="69842" bIns="34921" anchor="t" anchorCtr="0" upright="1">
                          <a:noAutofit/>
                        </wps:bodyPr>
                      </wps:wsp>
                      <wps:wsp>
                        <wps:cNvPr id="878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2984644" y="833710"/>
                            <a:ext cx="5778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BE35A6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79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3024996" y="736295"/>
                            <a:ext cx="854116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1CE604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CIP Concentration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80" name="Line 107"/>
                        <wps:cNvCnPr>
                          <a:cxnSpLocks noChangeShapeType="1"/>
                        </wps:cNvCnPr>
                        <wps:spPr bwMode="auto">
                          <a:xfrm>
                            <a:off x="2778840" y="998811"/>
                            <a:ext cx="73201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2911242" y="998811"/>
                            <a:ext cx="73101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2" name="Freeform 109"/>
                        <wps:cNvSpPr>
                          <a:spLocks/>
                        </wps:cNvSpPr>
                        <wps:spPr bwMode="auto">
                          <a:xfrm>
                            <a:off x="2854241" y="968111"/>
                            <a:ext cx="53601" cy="46401"/>
                          </a:xfrm>
                          <a:custGeom>
                            <a:avLst/>
                            <a:gdLst>
                              <a:gd name="T0" fmla="*/ 27358 w 96"/>
                              <a:gd name="T1" fmla="*/ 0 h 83"/>
                              <a:gd name="T2" fmla="*/ 53599 w 96"/>
                              <a:gd name="T3" fmla="*/ 46343 h 83"/>
                              <a:gd name="T4" fmla="*/ 0 w 96"/>
                              <a:gd name="T5" fmla="*/ 46343 h 83"/>
                              <a:gd name="T6" fmla="*/ 27358 w 96"/>
                              <a:gd name="T7" fmla="*/ 0 h 83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6" h="83">
                                <a:moveTo>
                                  <a:pt x="49" y="0"/>
                                </a:moveTo>
                                <a:lnTo>
                                  <a:pt x="96" y="83"/>
                                </a:lnTo>
                                <a:lnTo>
                                  <a:pt x="0" y="83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00"/>
                          </a:solidFill>
                          <a:ln w="3810">
                            <a:solidFill>
                              <a:srgbClr val="00FF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3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2984644" y="946111"/>
                            <a:ext cx="5778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0F095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84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3042428" y="872810"/>
                            <a:ext cx="898517" cy="215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A68C2" w14:textId="77777777" w:rsidR="00826C33" w:rsidRDefault="00826C33" w:rsidP="00826C33">
                              <w:pPr>
                                <w:rPr>
                                  <w:rFonts w:asciiTheme="majorBidi" w:hAnsiTheme="majorBidi" w:cstheme="majorBidi"/>
                                </w:rPr>
                              </w:pPr>
                              <w:r>
                                <w:rPr>
                                  <w:rFonts w:asciiTheme="majorBidi" w:hAnsiTheme="majorBidi" w:cstheme="majorBidi"/>
                                  <w:sz w:val="18"/>
                                  <w:szCs w:val="18"/>
                                </w:rPr>
                                <w:t>DCF Concentration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01BE018D" id="Canvas 886" o:spid="_x0000_s1033" editas="canvas" style="width:413.4pt;height:206.9pt;mso-position-horizontal-relative:char;mso-position-vertical-relative:line" coordsize="52501,262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">
                <v:shape id="_x0000_s1034" type="#_x0000_t75" style="position:absolute;width:52501;height:26276;visibility:visible;mso-wrap-style:square">
                  <v:fill o:detectmouseclick="t"/>
                  <v:path o:connecttype="none"/>
                </v:shape>
                <v:rect id="Rectangle 4" o:spid="_x0000_s1035" style="position:absolute;left:17668;top:22387;width:1436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" filled="f" stroked="f">
                  <v:textbox style="mso-fit-shape-to-text:t" inset="0,0,0,0">
                    <w:txbxContent>
                      <w:p w14:paraId="617EDE8F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0.5</w:t>
                        </w:r>
                      </w:p>
                    </w:txbxContent>
                  </v:textbox>
                </v:rect>
                <v:rect id="Rectangle 5" o:spid="_x0000_s1036" style="position:absolute;left:22877;top:22387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" filled="f" stroked="f">
                  <v:textbox style="mso-fit-shape-to-text:t" inset="0,0,0,0">
                    <w:txbxContent>
                      <w:p w14:paraId="5B2D0850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6" o:spid="_x0000_s1037" style="position:absolute;left:27767;top:22387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" filled="f" stroked="f">
                  <v:textbox style="mso-fit-shape-to-text:t" inset="0,0,0,0">
                    <w:txbxContent>
                      <w:p w14:paraId="69A4C245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7" o:spid="_x0000_s1038" style="position:absolute;left:32658;top:22387;width:577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" filled="f" stroked="f">
                  <v:textbox style="mso-fit-shape-to-text:t" inset="0,0,0,0">
                    <w:txbxContent>
                      <w:p w14:paraId="70BDCFC4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rect>
                <v:rect id="Rectangle 8" o:spid="_x0000_s1039" style="position:absolute;left:37548;top:22387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" filled="f" stroked="f">
                  <v:textbox style="mso-fit-shape-to-text:t" inset="0,0,0,0">
                    <w:txbxContent>
                      <w:p w14:paraId="3CD89853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28"/>
                            <w:szCs w:val="2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5</w:t>
                        </w:r>
                      </w:p>
                    </w:txbxContent>
                  </v:textbox>
                </v:rect>
                <v:rect id="Rectangle 9" o:spid="_x0000_s1040" style="position:absolute;left:14922;top:19808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" filled="f" stroked="f">
                  <v:textbox style="mso-fit-shape-to-text:t" inset="0,0,0,0">
                    <w:txbxContent>
                      <w:p w14:paraId="5C588763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10" o:spid="_x0000_s1041" style="position:absolute;left:14922;top:16677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" filled="f" stroked="f">
                  <v:textbox style="mso-fit-shape-to-text:t" inset="0,0,0,0">
                    <w:txbxContent>
                      <w:p w14:paraId="4B4EB5A2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4</w:t>
                        </w:r>
                      </w:p>
                    </w:txbxContent>
                  </v:textbox>
                </v:rect>
                <v:rect id="Rectangle 11" o:spid="_x0000_s1042" style="position:absolute;left:14922;top:13546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" filled="f" stroked="f">
                  <v:textbox style="mso-fit-shape-to-text:t" inset="0,0,0,0">
                    <w:txbxContent>
                      <w:p w14:paraId="259AEB6F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6</w:t>
                        </w:r>
                      </w:p>
                    </w:txbxContent>
                  </v:textbox>
                </v:rect>
                <v:rect id="Rectangle 12" o:spid="_x0000_s1043" style="position:absolute;left:14922;top:10415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" filled="f" stroked="f">
                  <v:textbox style="mso-fit-shape-to-text:t" inset="0,0,0,0">
                    <w:txbxContent>
                      <w:p w14:paraId="4346C429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8</w:t>
                        </w:r>
                      </w:p>
                    </w:txbxContent>
                  </v:textbox>
                </v:rect>
                <v:rect id="Rectangle 13" o:spid="_x0000_s1044" style="position:absolute;left:14509;top:7278;width:1149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" filled="f" stroked="f">
                  <v:textbox style="mso-fit-shape-to-text:t" inset="0,0,0,0">
                    <w:txbxContent>
                      <w:p w14:paraId="0CE033A3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10</w:t>
                        </w:r>
                      </w:p>
                    </w:txbxContent>
                  </v:textbox>
                </v:rect>
                <v:rect id="Rectangle 14" o:spid="_x0000_s1045" style="position:absolute;left:14509;top:4147;width:1149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" filled="f" stroked="f">
                  <v:textbox style="mso-fit-shape-to-text:t" inset="0,0,0,0">
                    <w:txbxContent>
                      <w:p w14:paraId="1029A66C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12</w:t>
                        </w:r>
                      </w:p>
                    </w:txbxContent>
                  </v:textbox>
                </v:rect>
                <v:line id="Line 15" o:spid="_x0000_s1046" style="position:absolute;flip:y;visibility:visible;mso-wrap-style:square" from="15961,21859" to="15961,22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" strokeweight=".7pt"/>
                <v:line id="Line 16" o:spid="_x0000_s1047" style="position:absolute;flip:y;visibility:visible;mso-wrap-style:square" from="18406,21859" to="18406,22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" strokeweight=".7pt"/>
                <v:line id="Line 17" o:spid="_x0000_s1048" style="position:absolute;flip:y;visibility:visible;mso-wrap-style:square" from="20857,21859" to="20857,22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" strokeweight=".7pt"/>
                <v:line id="Line 18" o:spid="_x0000_s1049" style="position:absolute;flip:y;visibility:visible;mso-wrap-style:square" from="23297,21859" to="23297,22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" strokeweight=".7pt"/>
                <v:line id="Line 19" o:spid="_x0000_s1050" style="position:absolute;flip:y;visibility:visible;mso-wrap-style:square" from="25748,21859" to="25748,22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" strokeweight=".7pt"/>
                <v:line id="Line 20" o:spid="_x0000_s1051" style="position:absolute;flip:y;visibility:visible;mso-wrap-style:square" from="28188,21859" to="28188,22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" strokeweight=".7pt"/>
                <v:line id="Line 21" o:spid="_x0000_s1052" style="position:absolute;flip:y;visibility:visible;mso-wrap-style:square" from="30628,21859" to="30628,22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" strokeweight=".7pt"/>
                <v:line id="Line 22" o:spid="_x0000_s1053" style="position:absolute;flip:y;visibility:visible;mso-wrap-style:square" from="33079,21859" to="33079,22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" strokeweight=".7pt"/>
                <v:line id="Line 23" o:spid="_x0000_s1054" style="position:absolute;flip:y;visibility:visible;mso-wrap-style:square" from="35519,21859" to="35519,22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" strokeweight=".7pt"/>
                <v:line id="Line 24" o:spid="_x0000_s1055" style="position:absolute;flip:y;visibility:visible;mso-wrap-style:square" from="37970,21859" to="37970,22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" strokeweight=".7pt"/>
                <v:line id="Line 25" o:spid="_x0000_s1056" style="position:absolute;flip:y;visibility:visible;mso-wrap-style:square" from="40410,21859" to="40410,220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" strokeweight=".7pt"/>
                <v:line id="Line 26" o:spid="_x0000_s1057" style="position:absolute;visibility:visible;mso-wrap-style:square" from="15961,21859" to="40410,21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" strokeweight=".7pt"/>
                <v:line id="Line 27" o:spid="_x0000_s1058" style="position:absolute;visibility:visible;mso-wrap-style:square" from="15777,21859" to="15961,21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" strokeweight=".7pt"/>
                <v:line id="Line 28" o:spid="_x0000_s1059" style="position:absolute;visibility:visible;mso-wrap-style:square" from="15593,20284" to="15961,202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" strokeweight=".7pt"/>
                <v:line id="Line 29" o:spid="_x0000_s1060" style="position:absolute;visibility:visible;mso-wrap-style:square" from="15777,18721" to="15961,18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" strokeweight=".7pt"/>
                <v:line id="Line 30" o:spid="_x0000_s1061" style="position:absolute;visibility:visible;mso-wrap-style:square" from="15593,17152" to="15961,17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" strokeweight=".7pt"/>
                <v:line id="Line 31" o:spid="_x0000_s1062" style="position:absolute;visibility:visible;mso-wrap-style:square" from="15777,15589" to="15961,15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" strokeweight=".7pt"/>
                <v:line id="Line 32" o:spid="_x0000_s1063" style="position:absolute;visibility:visible;mso-wrap-style:square" from="15593,14020" to="15961,14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" strokeweight=".7pt"/>
                <v:line id="Line 33" o:spid="_x0000_s1064" style="position:absolute;visibility:visible;mso-wrap-style:square" from="15777,12456" to="15961,124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" strokeweight=".7pt"/>
                <v:line id="Line 34" o:spid="_x0000_s1065" style="position:absolute;visibility:visible;mso-wrap-style:square" from="15593,10887" to="15961,10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" strokeweight=".7pt"/>
                <v:line id="Line 35" o:spid="_x0000_s1066" style="position:absolute;visibility:visible;mso-wrap-style:square" from="15777,9313" to="15961,9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" strokeweight=".7pt"/>
                <v:line id="Line 36" o:spid="_x0000_s1067" style="position:absolute;visibility:visible;mso-wrap-style:square" from="15593,7749" to="15961,7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" strokeweight=".7pt"/>
                <v:line id="Line 37" o:spid="_x0000_s1068" style="position:absolute;visibility:visible;mso-wrap-style:square" from="15777,6180" to="15961,6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" strokeweight=".7pt"/>
                <v:line id="Line 38" o:spid="_x0000_s1069" style="position:absolute;visibility:visible;mso-wrap-style:square" from="15593,4617" to="15961,4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" strokeweight=".7pt"/>
                <v:line id="Line 39" o:spid="_x0000_s1070" style="position:absolute;visibility:visible;mso-wrap-style:square" from="15777,3048" to="15961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" strokeweight=".7pt"/>
                <v:line id="Line 40" o:spid="_x0000_s1071" style="position:absolute;flip:y;visibility:visible;mso-wrap-style:square" from="15961,3048" to="15961,21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" strokeweight=".7pt"/>
                <v:line id="Line 41" o:spid="_x0000_s1072" style="position:absolute;visibility:visible;mso-wrap-style:square" from="15961,3048" to="15961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" strokeweight=".7pt"/>
                <v:line id="Line 42" o:spid="_x0000_s1073" style="position:absolute;visibility:visible;mso-wrap-style:square" from="18406,3048" to="18406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" strokeweight=".7pt"/>
                <v:line id="Line 43" o:spid="_x0000_s1074" style="position:absolute;visibility:visible;mso-wrap-style:square" from="20857,3048" to="20857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" strokeweight=".7pt"/>
                <v:line id="Line 44" o:spid="_x0000_s1075" style="position:absolute;visibility:visible;mso-wrap-style:square" from="23297,3048" to="23297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" strokeweight=".7pt"/>
                <v:line id="Line 45" o:spid="_x0000_s1076" style="position:absolute;visibility:visible;mso-wrap-style:square" from="25748,3048" to="25748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" strokeweight=".7pt"/>
                <v:line id="Line 46" o:spid="_x0000_s1077" style="position:absolute;visibility:visible;mso-wrap-style:square" from="28188,3048" to="28188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" strokeweight=".7pt"/>
                <v:line id="Line 47" o:spid="_x0000_s1078" style="position:absolute;visibility:visible;mso-wrap-style:square" from="30628,3048" to="30628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" strokeweight=".7pt"/>
                <v:line id="Line 48" o:spid="_x0000_s1079" style="position:absolute;visibility:visible;mso-wrap-style:square" from="33079,3048" to="33079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" strokeweight=".7pt"/>
                <v:line id="Line 49" o:spid="_x0000_s1080" style="position:absolute;visibility:visible;mso-wrap-style:square" from="35519,3048" to="35519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" strokeweight=".7pt"/>
                <v:line id="Line 50" o:spid="_x0000_s1081" style="position:absolute;visibility:visible;mso-wrap-style:square" from="37970,3048" to="37970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" strokeweight=".7pt"/>
                <v:line id="Line 51" o:spid="_x0000_s1082" style="position:absolute;visibility:visible;mso-wrap-style:square" from="40410,3048" to="40410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" strokeweight=".7pt"/>
                <v:line id="Line 52" o:spid="_x0000_s1083" style="position:absolute;visibility:visible;mso-wrap-style:square" from="15961,3048" to="40410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" strokeweight=".7pt"/>
                <v:line id="Line 53" o:spid="_x0000_s1084" style="position:absolute;visibility:visible;mso-wrap-style:square" from="40410,21859" to="40410,21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" strokeweight=".7pt"/>
                <v:line id="Line 54" o:spid="_x0000_s1085" style="position:absolute;visibility:visible;mso-wrap-style:square" from="40410,20284" to="40410,202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" strokeweight=".7pt"/>
                <v:line id="Line 55" o:spid="_x0000_s1086" style="position:absolute;visibility:visible;mso-wrap-style:square" from="40410,18721" to="40410,187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" strokeweight=".7pt"/>
                <v:line id="Line 56" o:spid="_x0000_s1087" style="position:absolute;visibility:visible;mso-wrap-style:square" from="40410,17152" to="40410,171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" strokeweight=".7pt"/>
                <v:line id="Line 57" o:spid="_x0000_s1088" style="position:absolute;visibility:visible;mso-wrap-style:square" from="40410,15589" to="40410,15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" strokeweight=".7pt"/>
                <v:line id="Line 58" o:spid="_x0000_s1089" style="position:absolute;visibility:visible;mso-wrap-style:square" from="40410,14020" to="40410,14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" strokeweight=".7pt"/>
                <v:line id="Line 59" o:spid="_x0000_s1090" style="position:absolute;visibility:visible;mso-wrap-style:square" from="40410,12456" to="40410,124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" strokeweight=".7pt"/>
                <v:line id="Line 60" o:spid="_x0000_s1091" style="position:absolute;visibility:visible;mso-wrap-style:square" from="40410,10887" to="40410,10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" strokeweight=".7pt"/>
                <v:line id="Line 61" o:spid="_x0000_s1092" style="position:absolute;visibility:visible;mso-wrap-style:square" from="40410,9313" to="40410,9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" strokeweight=".7pt"/>
                <v:line id="Line 62" o:spid="_x0000_s1093" style="position:absolute;visibility:visible;mso-wrap-style:square" from="40410,7749" to="40410,7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" strokeweight=".7pt"/>
                <v:line id="Line 63" o:spid="_x0000_s1094" style="position:absolute;visibility:visible;mso-wrap-style:square" from="40410,6180" to="40410,6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" strokeweight=".7pt"/>
                <v:line id="Line 64" o:spid="_x0000_s1095" style="position:absolute;visibility:visible;mso-wrap-style:square" from="40410,4617" to="40410,46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" strokeweight=".7pt"/>
                <v:line id="Line 65" o:spid="_x0000_s1096" style="position:absolute;visibility:visible;mso-wrap-style:square" from="40410,3048" to="40410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" strokeweight=".7pt"/>
                <v:line id="Line 66" o:spid="_x0000_s1097" style="position:absolute;flip:y;visibility:visible;mso-wrap-style:square" from="40410,3048" to="40410,21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" strokeweight=".7pt"/>
                <v:line id="Line 67" o:spid="_x0000_s1098" style="position:absolute;flip:x y;visibility:visible;mso-wrap-style:square" from="18719,4081" to="22979,4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" strokeweight=".3pt"/>
                <v:line id="Line 68" o:spid="_x0000_s1099" style="position:absolute;flip:x;visibility:visible;mso-wrap-style:square" from="23621,4299" to="27859,4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" strokeweight=".3pt"/>
                <v:line id="Line 69" o:spid="_x0000_s1100" style="position:absolute;flip:x y;visibility:visible;mso-wrap-style:square" from="28512,4271" to="32750,4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" strokeweight=".3pt"/>
                <v:line id="Line 70" o:spid="_x0000_s1101" style="position:absolute;flip:x;visibility:visible;mso-wrap-style:square" from="33403,4126" to="37640,4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" strokeweight=".3pt"/>
                <v:rect id="Rectangle 71" o:spid="_x0000_s1102" style="position:absolute;left:18205;top:3819;width:386;height: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" fillcolor="black" strokeweight=".3pt">
                  <v:textbox inset="1.94006mm,.97003mm,1.94006mm,.97003mm"/>
                </v:rect>
                <v:rect id="Rectangle 72" o:spid="_x0000_s1103" style="position:absolute;left:23096;top:4773;width:386;height: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" fillcolor="black" strokeweight=".3pt">
                  <v:textbox inset="1.94006mm,.97003mm,1.94006mm,.97003mm"/>
                </v:rect>
                <v:rect id="Rectangle 73" o:spid="_x0000_s1104" style="position:absolute;left:27987;top:4059;width:385;height: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" fillcolor="black" strokeweight=".3pt">
                  <v:textbox inset="1.94006mm,.97003mm,1.94006mm,.97003mm"/>
                </v:rect>
                <v:rect id="Rectangle 74" o:spid="_x0000_s1105" style="position:absolute;left:32878;top:4148;width:385;height: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" fillcolor="black" strokeweight=".3pt">
                  <v:textbox inset="1.94006mm,.97003mm,1.94006mm,.97003mm"/>
                </v:rect>
                <v:rect id="Rectangle 75" o:spid="_x0000_s1106" style="position:absolute;left:37769;top:3919;width:385;height: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" fillcolor="black" strokeweight=".3pt">
                  <v:textbox inset="1.94006mm,.97003mm,1.94006mm,.97003mm"/>
                </v:rect>
                <v:line id="Line 76" o:spid="_x0000_s1107" style="position:absolute;flip:x y;visibility:visible;mso-wrap-style:square" from="18579,5293" to="23119,12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" strokecolor="red" strokeweight=".3pt"/>
                <v:line id="Line 77" o:spid="_x0000_s1108" style="position:absolute;flip:x;visibility:visible;mso-wrap-style:square" from="23621,11680" to="27859,12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" strokecolor="red" strokeweight=".3pt"/>
                <v:line id="Line 78" o:spid="_x0000_s1109" style="position:absolute;flip:x y;visibility:visible;mso-wrap-style:square" from="28473,11781" to="32794,14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" strokecolor="red" strokeweight=".3pt"/>
                <v:line id="Line 79" o:spid="_x0000_s1110" style="position:absolute;flip:x y;visibility:visible;mso-wrap-style:square" from="33330,14489" to="37719,181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" strokecolor="red" strokeweight=".3pt"/>
                <v:oval id="Oval 80" o:spid="_x0000_s1111" style="position:absolute;left:18172;top:4790;width:452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" fillcolor="red" strokecolor="red" strokeweight=".3pt">
                  <v:textbox inset="1.94006mm,.97003mm,1.94006mm,.97003mm"/>
                </v:oval>
                <v:oval id="Oval 81" o:spid="_x0000_s1112" style="position:absolute;left:23063;top:12239;width:452;height: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" fillcolor="red" strokecolor="red" strokeweight=".3pt">
                  <v:textbox inset="1.94006mm,.97003mm,1.94006mm,.97003mm"/>
                </v:oval>
                <v:oval id="Oval 82" o:spid="_x0000_s1113" style="position:absolute;left:27954;top:11395;width:452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" fillcolor="red" strokecolor="red" strokeweight=".3pt">
                  <v:textbox inset="1.94006mm,.97003mm,1.94006mm,.97003mm"/>
                </v:oval>
                <v:oval id="Oval 83" o:spid="_x0000_s1114" style="position:absolute;left:32850;top:14053;width:447;height: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" fillcolor="red" strokecolor="red" strokeweight=".3pt">
                  <v:textbox inset="1.94006mm,.97003mm,1.94006mm,.97003mm"/>
                </v:oval>
                <v:oval id="Oval 84" o:spid="_x0000_s1115" style="position:absolute;left:37741;top:18168;width:447;height:4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" fillcolor="red" strokecolor="red" strokeweight=".3pt">
                  <v:textbox inset="1.94006mm,.97003mm,1.94006mm,.97003mm"/>
                </v:oval>
                <v:line id="Line 85" o:spid="_x0000_s1116" style="position:absolute;flip:x y;visibility:visible;mso-wrap-style:square" from="18708,14304" to="22990,157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" strokecolor="lime" strokeweight=".3pt"/>
                <v:line id="Line 86" o:spid="_x0000_s1117" style="position:absolute;flip:x y;visibility:visible;mso-wrap-style:square" from="23621,15873" to="27859,16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" strokecolor="lime" strokeweight=".3pt"/>
                <v:line id="Line 87" o:spid="_x0000_s1118" style="position:absolute;flip:x y;visibility:visible;mso-wrap-style:square" from="28462,16298" to="32805,193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" strokecolor="lime" strokeweight=".3pt"/>
                <v:line id="Line 88" o:spid="_x0000_s1119" style="position:absolute;flip:x y;visibility:visible;mso-wrap-style:square" from="33403,19598" to="37640,201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" strokecolor="lime" strokeweight=".3pt"/>
                <v:shape id="Freeform 89" o:spid="_x0000_s1120" style="position:absolute;left:18133;top:13886;width:536;height:458;visibility:visible;mso-wrap-style:square;v-text-anchor:top" coordsize="96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" path="m49,l96,82,,82,49,xe" fillcolor="lime" strokecolor="lime" strokeweight=".3pt">
                  <v:path arrowok="t" o:connecttype="custom" o:connectlocs="15275168,0;29926667,25573156;0,25573156;15275168,0" o:connectangles="0,0,0,0"/>
                </v:shape>
                <v:shape id="Freeform 90" o:spid="_x0000_s1121" style="position:absolute;left:23024;top:15544;width:536;height:463;visibility:visible;mso-wrap-style:square;v-text-anchor:top" coordsize="96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" path="m49,l96,83,,83,49,xe" fillcolor="lime" strokecolor="lime" strokeweight=".3pt">
                  <v:path arrowok="t" o:connecttype="custom" o:connectlocs="15275168,0;29926667,25852135;0,25852135;15275168,0" o:connectangles="0,0,0,0"/>
                </v:shape>
                <v:shape id="Freeform 91" o:spid="_x0000_s1122" style="position:absolute;left:27915;top:15806;width:536;height:458;visibility:visible;mso-wrap-style:square;v-text-anchor:top" coordsize="96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" path="m49,l96,82,,82,49,xe" fillcolor="lime" strokecolor="lime" strokeweight=".3pt">
                  <v:path arrowok="t" o:connecttype="custom" o:connectlocs="15275168,0;29926667,25573156;0,25573156;15275168,0" o:connectangles="0,0,0,0"/>
                </v:shape>
                <v:shape id="Freeform 92" o:spid="_x0000_s1123" style="position:absolute;left:32805;top:19246;width:536;height:458;visibility:visible;mso-wrap-style:square;v-text-anchor:top" coordsize="96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" path="m49,l96,82,,82,49,xe" fillcolor="lime" strokecolor="lime" strokeweight=".3pt">
                  <v:path arrowok="t" o:connecttype="custom" o:connectlocs="15275168,0;29926667,25573156;0,25573156;15275168,0" o:connectangles="0,0,0,0"/>
                </v:shape>
                <v:shape id="Freeform 93" o:spid="_x0000_s1124" style="position:absolute;left:37696;top:19894;width:536;height:457;visibility:visible;mso-wrap-style:square;v-text-anchor:top" coordsize="96,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" path="m49,l96,82,,82,49,xe" fillcolor="lime" strokecolor="lime" strokeweight=".3pt">
                  <v:path arrowok="t" o:connecttype="custom" o:connectlocs="15275168,0;29926667,25517321;0,25517321;15275168,0" o:connectangles="0,0,0,0"/>
                </v:shape>
                <v:rect id="Rectangle 94" o:spid="_x0000_s1125" style="position:absolute;left:27469;top:15077;width:578;height:215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" filled="f" stroked="f">
                  <v:textbox style="mso-fit-shape-to-text:t" inset="0,0,0,0">
                    <w:txbxContent>
                      <w:p w14:paraId="28E2252C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" o:spid="_x0000_s1126" style="position:absolute;left:28062;top:1219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" filled="f" stroked="f">
                  <v:textbox style="mso-fit-shape-to-text:t" inset="0,0,0,0">
                    <w:txbxContent>
                      <w:p w14:paraId="06B8DBB6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" o:spid="_x0000_s1127" style="position:absolute;left:24474;top:23682;width:8959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" filled="f" stroked="f">
                  <v:textbox style="mso-fit-shape-to-text:t" inset="0,0,0,0">
                    <w:txbxContent>
                      <w:p w14:paraId="7CD1769B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  <w:szCs w:val="24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20"/>
                          </w:rPr>
                          <w:t>Sand Dosages (g)</w:t>
                        </w:r>
                      </w:p>
                    </w:txbxContent>
                  </v:textbox>
                </v:rect>
                <v:line id="Line 97" o:spid="_x0000_s1128" style="position:absolute;visibility:visible;mso-wrap-style:square" from="27788,7738" to="28520,77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" strokeweight=".3pt"/>
                <v:line id="Line 98" o:spid="_x0000_s1129" style="position:absolute;visibility:visible;mso-wrap-style:square" from="29112,7738" to="29843,77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" strokeweight=".3pt"/>
                <v:rect id="Rectangle 99" o:spid="_x0000_s1130" style="position:absolute;left:28620;top:7543;width:386;height:3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" fillcolor="black" strokeweight=".3pt">
                  <v:textbox inset="1.94006mm,.97003mm,1.94006mm,.97003mm"/>
                </v:rect>
                <v:rect id="Rectangle 100" o:spid="_x0000_s1131" style="position:absolute;left:29846;top:7213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" filled="f" stroked="f">
                  <v:textbox style="mso-fit-shape-to-text:t" inset="0,0,0,0">
                    <w:txbxContent>
                      <w:p w14:paraId="0AC01FEF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1" o:spid="_x0000_s1132" style="position:absolute;left:30195;top:6154;width:8985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" filled="f" stroked="f">
                  <v:textbox style="mso-fit-shape-to-text:t" inset="0,0,0,0">
                    <w:txbxContent>
                      <w:p w14:paraId="0795BE9D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ATL Concentration</w:t>
                        </w:r>
                      </w:p>
                    </w:txbxContent>
                  </v:textbox>
                </v:rect>
                <v:line id="Line 102" o:spid="_x0000_s1133" style="position:absolute;visibility:visible;mso-wrap-style:square" from="27788,8866" to="28520,8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" strokecolor="red" strokeweight=".3pt"/>
                <v:line id="Line 103" o:spid="_x0000_s1134" style="position:absolute;visibility:visible;mso-wrap-style:square" from="29112,8866" to="29843,88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" strokecolor="red" strokeweight=".3pt"/>
                <v:oval id="Oval 104" o:spid="_x0000_s1135" style="position:absolute;left:28598;top:8648;width:424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" fillcolor="red" strokecolor="red" strokeweight=".3pt">
                  <v:textbox inset="1.94006mm,.97003mm,1.94006mm,.97003mm"/>
                </v:oval>
                <v:rect id="Rectangle 105" o:spid="_x0000_s1136" style="position:absolute;left:29846;top:8337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" filled="f" stroked="f">
                  <v:textbox style="mso-fit-shape-to-text:t" inset="0,0,0,0">
                    <w:txbxContent>
                      <w:p w14:paraId="16BE35A6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6" o:spid="_x0000_s1137" style="position:absolute;left:30249;top:7362;width:8542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" filled="f" stroked="f">
                  <v:textbox style="mso-fit-shape-to-text:t" inset="0,0,0,0">
                    <w:txbxContent>
                      <w:p w14:paraId="1A1CE604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CIP Concentration</w:t>
                        </w:r>
                      </w:p>
                    </w:txbxContent>
                  </v:textbox>
                </v:rect>
                <v:line id="Line 107" o:spid="_x0000_s1138" style="position:absolute;visibility:visible;mso-wrap-style:square" from="27788,9988" to="28520,99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" strokecolor="lime" strokeweight=".3pt"/>
                <v:line id="Line 108" o:spid="_x0000_s1139" style="position:absolute;visibility:visible;mso-wrap-style:square" from="29112,9988" to="29843,99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" strokecolor="lime" strokeweight=".3pt"/>
                <v:shape id="Freeform 109" o:spid="_x0000_s1140" style="position:absolute;left:28542;top:9681;width:536;height:464;visibility:visible;mso-wrap-style:square;v-text-anchor:top" coordsize="96,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" path="m49,l96,83,,83,49,xe" fillcolor="lime" strokecolor="lime" strokeweight=".3pt">
                  <v:path arrowok="t" o:connecttype="custom" o:connectlocs="15275168,0;29926667,25907970;0,25907970;15275168,0" o:connectangles="0,0,0,0"/>
                </v:shape>
                <v:rect id="Rectangle 110" o:spid="_x0000_s1141" style="position:absolute;left:29846;top:9461;width:578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" filled="f" stroked="f">
                  <v:textbox style="mso-fit-shape-to-text:t" inset="0,0,0,0">
                    <w:txbxContent>
                      <w:p w14:paraId="61B0F095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1" o:spid="_x0000_s1142" style="position:absolute;left:30424;top:8728;width:8985;height:215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" filled="f" stroked="f">
                  <v:textbox style="mso-fit-shape-to-text:t" inset="0,0,0,0">
                    <w:txbxContent>
                      <w:p w14:paraId="5C0A68C2" w14:textId="77777777" w:rsidR="00826C33" w:rsidRDefault="00826C33" w:rsidP="00826C33">
                        <w:pPr>
                          <w:rPr>
                            <w:rFonts w:asciiTheme="majorBidi" w:hAnsiTheme="majorBidi" w:cstheme="majorBidi"/>
                          </w:rPr>
                        </w:pPr>
                        <w:r>
                          <w:rPr>
                            <w:rFonts w:asciiTheme="majorBidi" w:hAnsiTheme="majorBidi" w:cstheme="majorBidi"/>
                            <w:sz w:val="18"/>
                            <w:szCs w:val="18"/>
                          </w:rPr>
                          <w:t>DCF Concentration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826C33">
        <w:rPr>
          <w:rFonts w:ascii="Palatino Linotype" w:eastAsia="Yu Mincho" w:hAnsi="Palatino Linotype"/>
          <w:noProof/>
          <w:snapToGrid w:val="0"/>
          <w:sz w:val="18"/>
          <w:lang w:val="en-GB" w:eastAsia="en-US" w:bidi="en-US"/>
        </w:rPr>
        <w:t xml:space="preserve"> </w:t>
      </w:r>
    </w:p>
    <w:p w14:paraId="49113614" w14:textId="77777777" w:rsidR="00826C33" w:rsidRDefault="00826C33" w:rsidP="00826C33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b/>
          <w:bCs/>
          <w:sz w:val="18"/>
          <w:lang w:val="en-GB" w:bidi="en-US"/>
        </w:rPr>
      </w:pPr>
    </w:p>
    <w:p w14:paraId="470E60BA" w14:textId="53E9C0FD" w:rsidR="00826C33" w:rsidRPr="00826C33" w:rsidRDefault="00826C33" w:rsidP="00826C33">
      <w:pPr>
        <w:pStyle w:val="MDPI51figurecaption"/>
      </w:pPr>
      <w:r>
        <w:rPr>
          <w:b/>
          <w:bCs/>
        </w:rPr>
        <w:t>Figure S2</w:t>
      </w:r>
      <w:r w:rsidRPr="00826C33">
        <w:rPr>
          <w:b/>
          <w:bCs/>
        </w:rPr>
        <w:t>.</w:t>
      </w:r>
      <w:r w:rsidRPr="00826C33">
        <w:t xml:space="preserve"> ATL, CIP, and DCF adsorption onto sand at different dosages after 24 hrs.</w:t>
      </w:r>
    </w:p>
    <w:p w14:paraId="300BF64D" w14:textId="37DAD24E" w:rsidR="00826C33" w:rsidRPr="00826C33" w:rsidRDefault="00826C33" w:rsidP="00781EDD">
      <w:pPr>
        <w:adjustRightInd w:val="0"/>
        <w:snapToGrid w:val="0"/>
        <w:spacing w:before="120" w:line="200" w:lineRule="atLeast"/>
        <w:ind w:left="113"/>
        <w:jc w:val="left"/>
        <w:rPr>
          <w:rFonts w:ascii="Palatino Linotype" w:hAnsi="Palatino Linotype"/>
          <w:sz w:val="18"/>
          <w:lang w:bidi="en-US"/>
        </w:rPr>
      </w:pPr>
    </w:p>
    <w:sectPr w:rsidR="00826C33" w:rsidRPr="00826C33" w:rsidSect="00196430">
      <w:headerReference w:type="even" r:id="rId19"/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3F7721" w14:textId="77777777" w:rsidR="00C061AB" w:rsidRDefault="00C061AB">
      <w:pPr>
        <w:spacing w:line="240" w:lineRule="auto"/>
      </w:pPr>
      <w:r>
        <w:separator/>
      </w:r>
    </w:p>
  </w:endnote>
  <w:endnote w:type="continuationSeparator" w:id="0">
    <w:p w14:paraId="2A6690D9" w14:textId="77777777" w:rsidR="00C061AB" w:rsidRDefault="00C061A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2CEBEF" w14:textId="77777777" w:rsidR="00AB4F08" w:rsidRPr="001600FA" w:rsidRDefault="00AB4F08" w:rsidP="00AB4F08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C2A652" w14:textId="77777777" w:rsidR="00AB4F08" w:rsidRPr="00372FCD" w:rsidRDefault="00AB4F08" w:rsidP="00F433B0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E56DCF">
      <w:rPr>
        <w:rFonts w:ascii="Palatino Linotype" w:hAnsi="Palatino Linotype"/>
        <w:i/>
        <w:sz w:val="16"/>
        <w:szCs w:val="16"/>
      </w:rPr>
      <w:t>Nanomaterials</w:t>
    </w:r>
    <w:r>
      <w:rPr>
        <w:rFonts w:ascii="Palatino Linotype" w:hAnsi="Palatino Linotype"/>
        <w:i/>
        <w:sz w:val="16"/>
        <w:szCs w:val="16"/>
      </w:rPr>
      <w:t xml:space="preserve"> </w:t>
    </w:r>
    <w:r w:rsidR="006A0C77" w:rsidRPr="006A0C77">
      <w:rPr>
        <w:rFonts w:ascii="Palatino Linotype" w:hAnsi="Palatino Linotype"/>
        <w:b/>
        <w:bCs/>
        <w:iCs/>
        <w:sz w:val="16"/>
        <w:szCs w:val="16"/>
      </w:rPr>
      <w:t>20</w:t>
    </w:r>
    <w:r w:rsidR="00F433B0">
      <w:rPr>
        <w:rFonts w:ascii="Palatino Linotype" w:hAnsi="Palatino Linotype"/>
        <w:b/>
        <w:bCs/>
        <w:iCs/>
        <w:sz w:val="16"/>
        <w:szCs w:val="16"/>
      </w:rPr>
      <w:t>20</w:t>
    </w:r>
    <w:r w:rsidR="006A0C77" w:rsidRPr="006A0C77">
      <w:rPr>
        <w:rFonts w:ascii="Palatino Linotype" w:hAnsi="Palatino Linotype"/>
        <w:bCs/>
        <w:iCs/>
        <w:sz w:val="16"/>
        <w:szCs w:val="16"/>
      </w:rPr>
      <w:t xml:space="preserve">, </w:t>
    </w:r>
    <w:r w:rsidR="00F433B0">
      <w:rPr>
        <w:rFonts w:ascii="Palatino Linotype" w:hAnsi="Palatino Linotype"/>
        <w:bCs/>
        <w:i/>
        <w:iCs/>
        <w:sz w:val="16"/>
        <w:szCs w:val="16"/>
      </w:rPr>
      <w:t>10</w:t>
    </w:r>
    <w:r w:rsidR="006A0C77" w:rsidRPr="006A0C77">
      <w:rPr>
        <w:rFonts w:ascii="Palatino Linotype" w:hAnsi="Palatino Linotype"/>
        <w:bCs/>
        <w:iCs/>
        <w:sz w:val="16"/>
        <w:szCs w:val="16"/>
      </w:rPr>
      <w:t xml:space="preserve">, </w:t>
    </w:r>
    <w:r w:rsidR="00417E46">
      <w:rPr>
        <w:rFonts w:ascii="Palatino Linotype" w:hAnsi="Palatino Linotype"/>
        <w:bCs/>
        <w:iCs/>
        <w:sz w:val="16"/>
        <w:szCs w:val="16"/>
      </w:rPr>
      <w:t>x; doi: FOR PEER REVIEW</w:t>
    </w:r>
    <w:r w:rsidR="00E93B34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E56DCF">
      <w:rPr>
        <w:rFonts w:ascii="Palatino Linotype" w:hAnsi="Palatino Linotype"/>
        <w:sz w:val="16"/>
        <w:szCs w:val="16"/>
      </w:rPr>
      <w:t>nanomaterials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C5A1FC" w14:textId="77777777" w:rsidR="00C061AB" w:rsidRDefault="00C061AB">
      <w:pPr>
        <w:spacing w:line="240" w:lineRule="auto"/>
      </w:pPr>
      <w:r>
        <w:separator/>
      </w:r>
    </w:p>
  </w:footnote>
  <w:footnote w:type="continuationSeparator" w:id="0">
    <w:p w14:paraId="2ECF59E6" w14:textId="77777777" w:rsidR="00C061AB" w:rsidRDefault="00C061AB">
      <w:pPr>
        <w:spacing w:line="240" w:lineRule="auto"/>
      </w:pPr>
      <w:r>
        <w:continuationSeparator/>
      </w:r>
    </w:p>
  </w:footnote>
  <w:footnote w:id="1">
    <w:p w14:paraId="4F7ECC1A" w14:textId="77777777" w:rsidR="00781EDD" w:rsidRDefault="00781EDD" w:rsidP="00781EDD">
      <w:pPr>
        <w:pStyle w:val="FootnoteText"/>
      </w:pPr>
      <w:r>
        <w:rPr>
          <w:rStyle w:val="FootnoteReference"/>
        </w:rPr>
        <w:footnoteRef/>
      </w:r>
      <w:r w:rsidRPr="001C7BB0">
        <w:rPr>
          <w:sz w:val="16"/>
        </w:rPr>
        <w:t xml:space="preserve"> ICPOES - Inductively coupled plasma - optical emission spectrometer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3A1A8B" w14:textId="77777777" w:rsidR="00AB4F08" w:rsidRDefault="00AB4F08" w:rsidP="00AB4F08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B37D35" w14:textId="72C6CE89" w:rsidR="00AB4F08" w:rsidRPr="000F0936" w:rsidRDefault="00AB4F08" w:rsidP="00F433B0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Nanomaterials </w:t>
    </w:r>
    <w:r w:rsidR="006A0C77" w:rsidRPr="006A0C77">
      <w:rPr>
        <w:rFonts w:ascii="Palatino Linotype" w:hAnsi="Palatino Linotype"/>
        <w:b/>
        <w:sz w:val="16"/>
      </w:rPr>
      <w:t>20</w:t>
    </w:r>
    <w:r w:rsidR="00F433B0">
      <w:rPr>
        <w:rFonts w:ascii="Palatino Linotype" w:hAnsi="Palatino Linotype"/>
        <w:b/>
        <w:sz w:val="16"/>
      </w:rPr>
      <w:t>20</w:t>
    </w:r>
    <w:r w:rsidR="006A0C77" w:rsidRPr="006A0C77">
      <w:rPr>
        <w:rFonts w:ascii="Palatino Linotype" w:hAnsi="Palatino Linotype"/>
        <w:sz w:val="16"/>
      </w:rPr>
      <w:t xml:space="preserve">, </w:t>
    </w:r>
    <w:r w:rsidR="00F433B0">
      <w:rPr>
        <w:rFonts w:ascii="Palatino Linotype" w:hAnsi="Palatino Linotype"/>
        <w:i/>
        <w:sz w:val="16"/>
      </w:rPr>
      <w:t>10</w:t>
    </w:r>
    <w:r w:rsidR="00417E46">
      <w:rPr>
        <w:rFonts w:ascii="Palatino Linotype" w:hAnsi="Palatino Linotype"/>
        <w:sz w:val="16"/>
      </w:rPr>
      <w:t>, x FOR PEER REVIEW</w:t>
    </w:r>
    <w:r w:rsidR="00E93B34">
      <w:rPr>
        <w:rFonts w:ascii="Palatino Linotype" w:hAnsi="Palatino Linotype"/>
        <w:sz w:val="16"/>
      </w:rPr>
      <w:tab/>
    </w:r>
    <w:r w:rsidR="00417E46">
      <w:rPr>
        <w:rFonts w:ascii="Palatino Linotype" w:hAnsi="Palatino Linotype"/>
        <w:sz w:val="16"/>
      </w:rPr>
      <w:fldChar w:fldCharType="begin"/>
    </w:r>
    <w:r w:rsidR="00417E46">
      <w:rPr>
        <w:rFonts w:ascii="Palatino Linotype" w:hAnsi="Palatino Linotype"/>
        <w:sz w:val="16"/>
      </w:rPr>
      <w:instrText xml:space="preserve"> PAGE   \* MERGEFORMAT </w:instrText>
    </w:r>
    <w:r w:rsidR="00417E46">
      <w:rPr>
        <w:rFonts w:ascii="Palatino Linotype" w:hAnsi="Palatino Linotype"/>
        <w:sz w:val="16"/>
      </w:rPr>
      <w:fldChar w:fldCharType="separate"/>
    </w:r>
    <w:r w:rsidR="00D10FA4">
      <w:rPr>
        <w:rFonts w:ascii="Palatino Linotype" w:hAnsi="Palatino Linotype"/>
        <w:noProof/>
        <w:sz w:val="16"/>
      </w:rPr>
      <w:t>2</w:t>
    </w:r>
    <w:r w:rsidR="00417E46">
      <w:rPr>
        <w:rFonts w:ascii="Palatino Linotype" w:hAnsi="Palatino Linotype"/>
        <w:sz w:val="16"/>
      </w:rPr>
      <w:fldChar w:fldCharType="end"/>
    </w:r>
    <w:r w:rsidR="00417E46">
      <w:rPr>
        <w:rFonts w:ascii="Palatino Linotype" w:hAnsi="Palatino Linotype"/>
        <w:sz w:val="16"/>
      </w:rPr>
      <w:t xml:space="preserve"> of </w:t>
    </w:r>
    <w:r w:rsidR="00417E46">
      <w:rPr>
        <w:rFonts w:ascii="Palatino Linotype" w:hAnsi="Palatino Linotype"/>
        <w:sz w:val="16"/>
      </w:rPr>
      <w:fldChar w:fldCharType="begin"/>
    </w:r>
    <w:r w:rsidR="00417E46">
      <w:rPr>
        <w:rFonts w:ascii="Palatino Linotype" w:hAnsi="Palatino Linotype"/>
        <w:sz w:val="16"/>
      </w:rPr>
      <w:instrText xml:space="preserve"> NUMPAGES   \* MERGEFORMAT </w:instrText>
    </w:r>
    <w:r w:rsidR="00417E46">
      <w:rPr>
        <w:rFonts w:ascii="Palatino Linotype" w:hAnsi="Palatino Linotype"/>
        <w:sz w:val="16"/>
      </w:rPr>
      <w:fldChar w:fldCharType="separate"/>
    </w:r>
    <w:r w:rsidR="00D10FA4">
      <w:rPr>
        <w:rFonts w:ascii="Palatino Linotype" w:hAnsi="Palatino Linotype"/>
        <w:noProof/>
        <w:sz w:val="16"/>
      </w:rPr>
      <w:t>6</w:t>
    </w:r>
    <w:r w:rsidR="00417E46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85F3EC" w14:textId="46DBF7BC" w:rsidR="00AB4F08" w:rsidRDefault="00781EDD" w:rsidP="00AB4F08">
    <w:pPr>
      <w:pStyle w:val="MDPIheaderjournallogo"/>
    </w:pPr>
    <w:r w:rsidRPr="006324BA">
      <w:rPr>
        <w:i w:val="0"/>
        <w:noProof/>
        <w:szCs w:val="16"/>
        <w:lang w:eastAsia="ja-JP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6D34AD0B" wp14:editId="5E4CE437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46F5FA" w14:textId="0A630C8C" w:rsidR="00AB4F08" w:rsidRDefault="00781EDD" w:rsidP="00AB4F08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196430">
                            <w:rPr>
                              <w:i w:val="0"/>
                              <w:noProof/>
                              <w:szCs w:val="16"/>
                              <w:lang w:eastAsia="ja-JP"/>
                            </w:rPr>
                            <w:drawing>
                              <wp:inline distT="0" distB="0" distL="0" distR="0" wp14:anchorId="448A93A5" wp14:editId="26E716D1">
                                <wp:extent cx="542925" cy="352425"/>
                                <wp:effectExtent l="0" t="0" r="0" b="0"/>
                                <wp:docPr id="8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34AD0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143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2746F5FA" w14:textId="0A630C8C" w:rsidR="00AB4F08" w:rsidRDefault="00781EDD" w:rsidP="00AB4F08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196430">
                      <w:rPr>
                        <w:i w:val="0"/>
                        <w:noProof/>
                        <w:szCs w:val="16"/>
                        <w:lang w:eastAsia="ja-JP"/>
                      </w:rPr>
                      <w:drawing>
                        <wp:inline distT="0" distB="0" distL="0" distR="0" wp14:anchorId="448A93A5" wp14:editId="26E716D1">
                          <wp:extent cx="542925" cy="352425"/>
                          <wp:effectExtent l="0" t="0" r="0" b="0"/>
                          <wp:docPr id="8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ja-JP"/>
      </w:rPr>
      <w:drawing>
        <wp:inline distT="0" distB="0" distL="0" distR="0" wp14:anchorId="18DF7456" wp14:editId="3788C5EB">
          <wp:extent cx="1714500" cy="438150"/>
          <wp:effectExtent l="0" t="0" r="0" b="0"/>
          <wp:docPr id="7" name="Picture 3" descr="C:\Users\home\AppData\Local\Temp\HZ$D.082.3356\Nanomaterial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56\Nanomaterials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450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1EDD"/>
    <w:rsid w:val="00004714"/>
    <w:rsid w:val="00055DD6"/>
    <w:rsid w:val="00101C59"/>
    <w:rsid w:val="00152918"/>
    <w:rsid w:val="00164D2F"/>
    <w:rsid w:val="00165311"/>
    <w:rsid w:val="00196430"/>
    <w:rsid w:val="001E2AEB"/>
    <w:rsid w:val="00215EFF"/>
    <w:rsid w:val="00225E65"/>
    <w:rsid w:val="00243C69"/>
    <w:rsid w:val="00263336"/>
    <w:rsid w:val="00277D3C"/>
    <w:rsid w:val="00292C8F"/>
    <w:rsid w:val="002E7CC5"/>
    <w:rsid w:val="00310D37"/>
    <w:rsid w:val="00312C7B"/>
    <w:rsid w:val="00312D36"/>
    <w:rsid w:val="003152D7"/>
    <w:rsid w:val="00326141"/>
    <w:rsid w:val="00383061"/>
    <w:rsid w:val="00401D30"/>
    <w:rsid w:val="004117EC"/>
    <w:rsid w:val="00417E46"/>
    <w:rsid w:val="00493A32"/>
    <w:rsid w:val="005000EF"/>
    <w:rsid w:val="00591958"/>
    <w:rsid w:val="005D0BE1"/>
    <w:rsid w:val="006239FD"/>
    <w:rsid w:val="00644B35"/>
    <w:rsid w:val="006635D6"/>
    <w:rsid w:val="00692393"/>
    <w:rsid w:val="006A0C77"/>
    <w:rsid w:val="006B2E91"/>
    <w:rsid w:val="006C5B33"/>
    <w:rsid w:val="00725BE5"/>
    <w:rsid w:val="007444DF"/>
    <w:rsid w:val="00744FC1"/>
    <w:rsid w:val="00765BAF"/>
    <w:rsid w:val="00781EDD"/>
    <w:rsid w:val="007F0526"/>
    <w:rsid w:val="007F3183"/>
    <w:rsid w:val="00822934"/>
    <w:rsid w:val="00826C33"/>
    <w:rsid w:val="00866980"/>
    <w:rsid w:val="0089151D"/>
    <w:rsid w:val="008E2966"/>
    <w:rsid w:val="0095566D"/>
    <w:rsid w:val="00955C49"/>
    <w:rsid w:val="0096313D"/>
    <w:rsid w:val="00984471"/>
    <w:rsid w:val="009F70E6"/>
    <w:rsid w:val="00A17A42"/>
    <w:rsid w:val="00A2171D"/>
    <w:rsid w:val="00A433B8"/>
    <w:rsid w:val="00A959B2"/>
    <w:rsid w:val="00AB4F08"/>
    <w:rsid w:val="00AC091C"/>
    <w:rsid w:val="00AD061B"/>
    <w:rsid w:val="00AE2FF2"/>
    <w:rsid w:val="00B04390"/>
    <w:rsid w:val="00B12E4D"/>
    <w:rsid w:val="00B61078"/>
    <w:rsid w:val="00B96B70"/>
    <w:rsid w:val="00BF0A3D"/>
    <w:rsid w:val="00C061AB"/>
    <w:rsid w:val="00C323C6"/>
    <w:rsid w:val="00C41D4C"/>
    <w:rsid w:val="00CA6261"/>
    <w:rsid w:val="00CB2A28"/>
    <w:rsid w:val="00CB3A92"/>
    <w:rsid w:val="00D10FA4"/>
    <w:rsid w:val="00D17CD6"/>
    <w:rsid w:val="00D32AA9"/>
    <w:rsid w:val="00DB54E2"/>
    <w:rsid w:val="00DE4A86"/>
    <w:rsid w:val="00E930DA"/>
    <w:rsid w:val="00E93B34"/>
    <w:rsid w:val="00E96785"/>
    <w:rsid w:val="00EA2D62"/>
    <w:rsid w:val="00EC36E5"/>
    <w:rsid w:val="00EC6860"/>
    <w:rsid w:val="00EE1753"/>
    <w:rsid w:val="00EF60C1"/>
    <w:rsid w:val="00F433B0"/>
    <w:rsid w:val="00F45551"/>
    <w:rsid w:val="00F47C4E"/>
    <w:rsid w:val="00F5007F"/>
    <w:rsid w:val="00F62D18"/>
    <w:rsid w:val="00F70661"/>
    <w:rsid w:val="00F87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24C524"/>
  <w15:chartTrackingRefBased/>
  <w15:docId w15:val="{F07379FB-AC93-436C-92F8-F92270CFD7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96430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196430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196430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96430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196430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196430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196430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196430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196430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196430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19643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196430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19643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1964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19643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196430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196430"/>
    <w:pPr>
      <w:ind w:firstLine="0"/>
    </w:pPr>
  </w:style>
  <w:style w:type="paragraph" w:customStyle="1" w:styleId="MDPI33textspaceafter">
    <w:name w:val="MDPI_3.3_text_space_after"/>
    <w:basedOn w:val="MDPI31text"/>
    <w:qFormat/>
    <w:rsid w:val="0019643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19643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196430"/>
    <w:pPr>
      <w:spacing w:after="120"/>
    </w:pPr>
  </w:style>
  <w:style w:type="paragraph" w:customStyle="1" w:styleId="MDPI36textafterlist">
    <w:name w:val="MDPI_3.6_text_after_list"/>
    <w:basedOn w:val="MDPI31text"/>
    <w:qFormat/>
    <w:rsid w:val="00196430"/>
    <w:pPr>
      <w:spacing w:before="120"/>
    </w:pPr>
  </w:style>
  <w:style w:type="paragraph" w:customStyle="1" w:styleId="MDPI37itemize">
    <w:name w:val="MDPI_3.7_itemize"/>
    <w:basedOn w:val="MDPI31text"/>
    <w:qFormat/>
    <w:rsid w:val="00196430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196430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19643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196430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196430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196430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B96B70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19643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196430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196430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19643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19643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196430"/>
  </w:style>
  <w:style w:type="paragraph" w:customStyle="1" w:styleId="MDPI81theorem">
    <w:name w:val="MDPI_8.1_theorem"/>
    <w:basedOn w:val="MDPI32textnoindent"/>
    <w:qFormat/>
    <w:rsid w:val="00196430"/>
    <w:rPr>
      <w:i/>
    </w:rPr>
  </w:style>
  <w:style w:type="paragraph" w:customStyle="1" w:styleId="MDPI82proof">
    <w:name w:val="MDPI_8.2_proof"/>
    <w:basedOn w:val="MDPI32textnoindent"/>
    <w:qFormat/>
    <w:rsid w:val="00196430"/>
  </w:style>
  <w:style w:type="paragraph" w:customStyle="1" w:styleId="MDPI31text">
    <w:name w:val="MDPI_3.1_text"/>
    <w:qFormat/>
    <w:rsid w:val="00196430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196430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196430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196430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196430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96430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96430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196430"/>
  </w:style>
  <w:style w:type="table" w:customStyle="1" w:styleId="MDPI41threelinetable">
    <w:name w:val="MDPI_4.1_three_line_table"/>
    <w:basedOn w:val="TableNormal"/>
    <w:uiPriority w:val="99"/>
    <w:rsid w:val="00B96B70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Yu Gothic Light" w:hAnsi="Yu Gothic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312D36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6C5B33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6A0C77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74PublishersNote">
    <w:name w:val="MDPI_7.4_Publisher'sNote"/>
    <w:qFormat/>
    <w:rsid w:val="00263336"/>
    <w:pPr>
      <w:adjustRightInd w:val="0"/>
      <w:snapToGrid w:val="0"/>
      <w:spacing w:before="240" w:after="240" w:line="200" w:lineRule="atLeast"/>
    </w:pPr>
    <w:rPr>
      <w:rFonts w:ascii="Palatino Linotype" w:hAnsi="Palatino Linotype"/>
      <w:sz w:val="18"/>
      <w:szCs w:val="22"/>
      <w:lang w:eastAsia="zh-C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81EDD"/>
    <w:pPr>
      <w:spacing w:line="240" w:lineRule="auto"/>
      <w:jc w:val="left"/>
    </w:pPr>
    <w:rPr>
      <w:rFonts w:eastAsia="Yu Mincho"/>
      <w:color w:val="auto"/>
      <w:sz w:val="20"/>
      <w:lang w:val="en-GB"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81EDD"/>
    <w:rPr>
      <w:rFonts w:ascii="Times New Roman" w:eastAsia="Yu Mincho" w:hAnsi="Times New Roman"/>
      <w:lang w:val="en-GB" w:eastAsia="en-US"/>
    </w:rPr>
  </w:style>
  <w:style w:type="character" w:styleId="FootnoteReference">
    <w:name w:val="footnote reference"/>
    <w:uiPriority w:val="99"/>
    <w:semiHidden/>
    <w:unhideWhenUsed/>
    <w:rsid w:val="00781ED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189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9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05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4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OneDrive%20-%20University%20of%20Exeter\1.%20Ahmed%20M.E.%20Khalil's%20Lab%20Files\4.%20Manuscripts\Manuscripts%203-%20Filter\First%20paper%20PG\Revised%20versions\MDPI%20Nanomaterials\Supplementary%20Information%20Materia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7855E566DA9B4E853762C47DBD040E" ma:contentTypeVersion="13" ma:contentTypeDescription="Create a new document." ma:contentTypeScope="" ma:versionID="9e8245814134a029b7b21778d306210d">
  <xsd:schema xmlns:xsd="http://www.w3.org/2001/XMLSchema" xmlns:xs="http://www.w3.org/2001/XMLSchema" xmlns:p="http://schemas.microsoft.com/office/2006/metadata/properties" xmlns:ns3="c2fd7f88-9e78-422e-ab62-0272f209a075" xmlns:ns4="728c462d-394d-44a1-a67c-5afc6ea959c3" targetNamespace="http://schemas.microsoft.com/office/2006/metadata/properties" ma:root="true" ma:fieldsID="c2da05b6a5d348ca295ef36ef2a03434" ns3:_="" ns4:_="">
    <xsd:import namespace="c2fd7f88-9e78-422e-ab62-0272f209a075"/>
    <xsd:import namespace="728c462d-394d-44a1-a67c-5afc6ea959c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fd7f88-9e78-422e-ab62-0272f209a07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8c462d-394d-44a1-a67c-5afc6ea959c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1F4618E-7496-4223-A6FB-534D59ABFD0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E768438-C7F0-49A6-B964-131C7F2F320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92D7EC5-5526-417F-9015-3EF41457A3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2fd7f88-9e78-422e-ab62-0272f209a075"/>
    <ds:schemaRef ds:uri="728c462d-394d-44a1-a67c-5afc6ea959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 Information Material</Template>
  <TotalTime>843</TotalTime>
  <Pages>6</Pages>
  <Words>635</Words>
  <Characters>3621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4248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ASDELDIN</dc:creator>
  <cp:keywords/>
  <dc:description/>
  <cp:lastModifiedBy>Khalil, Ahmed</cp:lastModifiedBy>
  <cp:revision>6</cp:revision>
  <dcterms:created xsi:type="dcterms:W3CDTF">2020-11-17T00:32:00Z</dcterms:created>
  <dcterms:modified xsi:type="dcterms:W3CDTF">2020-12-22T11:27:00Z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0x0101000E7855E566DA9B4E853762C47DBD040E</vt:lpwstr>
  </property>
</Properties>
</file>